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76997" w14:textId="2399DB61" w:rsidR="008724AC" w:rsidRPr="00846B51" w:rsidRDefault="008724AC" w:rsidP="00F4350F">
      <w:pPr>
        <w:pStyle w:val="CRCoverPage"/>
        <w:tabs>
          <w:tab w:val="right" w:pos="9639"/>
        </w:tabs>
        <w:spacing w:after="0"/>
        <w:rPr>
          <w:rFonts w:eastAsiaTheme="minorEastAsia"/>
          <w:b/>
          <w:noProof/>
          <w:sz w:val="24"/>
          <w:lang w:val="en-US" w:eastAsia="ja-JP"/>
        </w:rPr>
      </w:pPr>
      <w:r w:rsidRPr="00F4350F">
        <w:rPr>
          <w:b/>
          <w:noProof/>
          <w:sz w:val="24"/>
          <w:lang w:val="en-US"/>
        </w:rPr>
        <w:t>SA WG2 Meeting #16</w:t>
      </w:r>
      <w:r w:rsidR="00846B51">
        <w:rPr>
          <w:rFonts w:eastAsiaTheme="minorEastAsia" w:hint="eastAsia"/>
          <w:b/>
          <w:noProof/>
          <w:sz w:val="24"/>
          <w:lang w:val="en-US" w:eastAsia="ja-JP"/>
        </w:rPr>
        <w:t>2</w:t>
      </w:r>
      <w:r w:rsidRPr="00F4350F">
        <w:rPr>
          <w:b/>
          <w:noProof/>
          <w:sz w:val="24"/>
          <w:lang w:val="en-US"/>
        </w:rPr>
        <w:tab/>
      </w:r>
      <w:r w:rsidR="007A0934" w:rsidRPr="007A0934">
        <w:rPr>
          <w:b/>
          <w:noProof/>
          <w:sz w:val="24"/>
          <w:lang w:val="en-US"/>
        </w:rPr>
        <w:t>S2-2404067</w:t>
      </w:r>
    </w:p>
    <w:p w14:paraId="061A96C8" w14:textId="527CC875" w:rsidR="008724AC" w:rsidRPr="00745978" w:rsidRDefault="00846B51" w:rsidP="008724AC">
      <w:pPr>
        <w:pBdr>
          <w:bottom w:val="single" w:sz="4" w:space="1" w:color="auto"/>
        </w:pBdr>
        <w:tabs>
          <w:tab w:val="right" w:pos="9638"/>
        </w:tabs>
        <w:rPr>
          <w:rFonts w:ascii="Arial" w:eastAsiaTheme="minorEastAsia" w:hAnsi="Arial" w:cs="Arial"/>
          <w:b/>
          <w:bCs/>
          <w:noProof/>
          <w:sz w:val="24"/>
          <w:szCs w:val="24"/>
          <w:lang w:eastAsia="ja-JP"/>
        </w:rPr>
      </w:pPr>
      <w:r w:rsidRPr="00DC2309">
        <w:rPr>
          <w:rFonts w:ascii="Arial" w:eastAsiaTheme="minorEastAsia" w:hAnsi="Arial" w:cs="Arial"/>
          <w:b/>
          <w:bCs/>
          <w:noProof/>
          <w:sz w:val="24"/>
          <w:szCs w:val="24"/>
          <w:lang w:eastAsia="ja-JP"/>
        </w:rPr>
        <w:t>Changsha</w:t>
      </w:r>
      <w:r w:rsidR="00B01053" w:rsidRPr="00DC2309">
        <w:rPr>
          <w:rFonts w:ascii="Arial" w:eastAsiaTheme="minorEastAsia" w:hAnsi="Arial" w:cs="Arial"/>
          <w:b/>
          <w:bCs/>
          <w:noProof/>
          <w:sz w:val="24"/>
          <w:szCs w:val="24"/>
          <w:lang w:eastAsia="ja-JP"/>
        </w:rPr>
        <w:t xml:space="preserve">, </w:t>
      </w:r>
      <w:r w:rsidRPr="00DC2309">
        <w:rPr>
          <w:rFonts w:ascii="Arial" w:eastAsiaTheme="minorEastAsia" w:hAnsi="Arial" w:cs="Arial" w:hint="eastAsia"/>
          <w:b/>
          <w:bCs/>
          <w:noProof/>
          <w:sz w:val="24"/>
          <w:szCs w:val="24"/>
          <w:lang w:eastAsia="ja-JP"/>
        </w:rPr>
        <w:t>China</w:t>
      </w:r>
      <w:r w:rsidR="00B01053" w:rsidRPr="00DC2309">
        <w:rPr>
          <w:rFonts w:ascii="Arial" w:eastAsiaTheme="minorEastAsia" w:hAnsi="Arial" w:cs="Arial"/>
          <w:b/>
          <w:bCs/>
          <w:noProof/>
          <w:sz w:val="24"/>
          <w:szCs w:val="24"/>
          <w:lang w:eastAsia="ja-JP"/>
        </w:rPr>
        <w:t xml:space="preserve">, 26 </w:t>
      </w:r>
      <w:r w:rsidRPr="00DC2309">
        <w:rPr>
          <w:rFonts w:ascii="Arial" w:eastAsiaTheme="minorEastAsia" w:hAnsi="Arial" w:cs="Arial" w:hint="eastAsia"/>
          <w:b/>
          <w:bCs/>
          <w:noProof/>
          <w:sz w:val="24"/>
          <w:szCs w:val="24"/>
          <w:lang w:eastAsia="ja-JP"/>
        </w:rPr>
        <w:t>April</w:t>
      </w:r>
      <w:r w:rsidR="00B01053" w:rsidRPr="00DC2309">
        <w:rPr>
          <w:rFonts w:ascii="Arial" w:eastAsiaTheme="minorEastAsia" w:hAnsi="Arial" w:cs="Arial"/>
          <w:b/>
          <w:bCs/>
          <w:noProof/>
          <w:sz w:val="24"/>
          <w:szCs w:val="24"/>
          <w:lang w:eastAsia="ja-JP"/>
        </w:rPr>
        <w:t xml:space="preserve"> </w:t>
      </w:r>
      <w:r w:rsidRPr="00DC2309">
        <w:rPr>
          <w:rFonts w:ascii="Arial" w:eastAsiaTheme="minorEastAsia" w:hAnsi="Arial" w:cs="Arial" w:hint="eastAsia"/>
          <w:b/>
          <w:bCs/>
          <w:noProof/>
          <w:sz w:val="24"/>
          <w:szCs w:val="24"/>
          <w:lang w:eastAsia="ja-JP"/>
        </w:rPr>
        <w:t>15</w:t>
      </w:r>
      <w:r w:rsidR="00B01053" w:rsidRPr="00DC2309">
        <w:rPr>
          <w:rFonts w:ascii="Arial" w:eastAsiaTheme="minorEastAsia" w:hAnsi="Arial" w:cs="Arial"/>
          <w:b/>
          <w:bCs/>
          <w:noProof/>
          <w:sz w:val="24"/>
          <w:szCs w:val="24"/>
          <w:lang w:eastAsia="ja-JP"/>
        </w:rPr>
        <w:t xml:space="preserve"> –</w:t>
      </w:r>
      <w:r w:rsidR="00F4350F" w:rsidRPr="00DC2309">
        <w:rPr>
          <w:rFonts w:ascii="Arial" w:eastAsiaTheme="minorEastAsia" w:hAnsi="Arial" w:cs="Arial"/>
          <w:b/>
          <w:bCs/>
          <w:noProof/>
          <w:sz w:val="24"/>
          <w:szCs w:val="24"/>
          <w:lang w:eastAsia="ja-JP"/>
        </w:rPr>
        <w:t xml:space="preserve"> </w:t>
      </w:r>
      <w:r w:rsidRPr="00DC2309">
        <w:rPr>
          <w:rFonts w:ascii="Arial" w:eastAsiaTheme="minorEastAsia" w:hAnsi="Arial" w:cs="Arial" w:hint="eastAsia"/>
          <w:b/>
          <w:bCs/>
          <w:noProof/>
          <w:sz w:val="24"/>
          <w:szCs w:val="24"/>
          <w:lang w:eastAsia="ja-JP"/>
        </w:rPr>
        <w:t>19</w:t>
      </w:r>
      <w:r w:rsidR="00B01053" w:rsidRPr="00DC2309">
        <w:rPr>
          <w:rFonts w:ascii="Arial" w:eastAsiaTheme="minorEastAsia" w:hAnsi="Arial" w:cs="Arial"/>
          <w:b/>
          <w:bCs/>
          <w:noProof/>
          <w:sz w:val="24"/>
          <w:szCs w:val="24"/>
          <w:lang w:eastAsia="ja-JP"/>
        </w:rPr>
        <w:t>, 2024</w:t>
      </w:r>
      <w:r w:rsidRPr="00DC2309">
        <w:rPr>
          <w:rFonts w:ascii="Arial" w:eastAsiaTheme="minorEastAsia" w:hAnsi="Arial" w:cs="Arial"/>
          <w:b/>
          <w:bCs/>
          <w:noProof/>
          <w:sz w:val="24"/>
          <w:szCs w:val="24"/>
          <w:lang w:eastAsia="ja-JP"/>
        </w:rPr>
        <w:tab/>
      </w:r>
    </w:p>
    <w:p w14:paraId="451730BA" w14:textId="06876ADB" w:rsidR="008724AC" w:rsidRPr="004611BD" w:rsidRDefault="008724AC" w:rsidP="008724AC">
      <w:pPr>
        <w:keepNext/>
        <w:tabs>
          <w:tab w:val="left" w:pos="2127"/>
        </w:tabs>
        <w:spacing w:after="120"/>
        <w:ind w:left="2126" w:hanging="2126"/>
        <w:outlineLvl w:val="0"/>
        <w:rPr>
          <w:rFonts w:ascii="Arial" w:eastAsiaTheme="minorEastAsia" w:hAnsi="Arial"/>
          <w:b/>
        </w:rPr>
      </w:pPr>
      <w:r w:rsidRPr="00BD3CF7">
        <w:rPr>
          <w:rFonts w:ascii="Arial" w:hAnsi="Arial" w:cs="Arial"/>
          <w:b/>
        </w:rPr>
        <w:t>Title:</w:t>
      </w:r>
      <w:r w:rsidRPr="00BD3CF7">
        <w:rPr>
          <w:rFonts w:ascii="Arial" w:hAnsi="Arial" w:cs="Arial"/>
          <w:b/>
        </w:rPr>
        <w:tab/>
      </w:r>
      <w:r w:rsidRPr="00BD3CF7">
        <w:rPr>
          <w:rFonts w:ascii="Arial" w:eastAsia="DengXian" w:hAnsi="Arial" w:cs="Arial"/>
          <w:b/>
          <w:color w:val="000000"/>
          <w:lang w:val="it-IT" w:eastAsia="ja-JP"/>
        </w:rPr>
        <w:t>KI#</w:t>
      </w:r>
      <w:r w:rsidR="001909FA">
        <w:rPr>
          <w:rFonts w:ascii="Arial" w:eastAsiaTheme="minorEastAsia" w:hAnsi="Arial" w:cs="Arial" w:hint="eastAsia"/>
          <w:b/>
          <w:color w:val="000000"/>
          <w:lang w:val="it-IT" w:eastAsia="ja-JP"/>
        </w:rPr>
        <w:t>3</w:t>
      </w:r>
      <w:r w:rsidRPr="00BD3CF7">
        <w:rPr>
          <w:rFonts w:ascii="Arial" w:eastAsia="DengXian" w:hAnsi="Arial" w:cs="Arial"/>
          <w:b/>
          <w:color w:val="000000"/>
          <w:lang w:val="it-IT" w:eastAsia="ja-JP"/>
        </w:rPr>
        <w:t xml:space="preserve">, </w:t>
      </w:r>
      <w:r w:rsidR="00255A49" w:rsidRPr="00F34F44">
        <w:rPr>
          <w:rFonts w:ascii="Arial" w:eastAsia="DengXian" w:hAnsi="Arial" w:cs="Arial"/>
          <w:b/>
          <w:color w:val="000000"/>
          <w:lang w:eastAsia="ja-JP"/>
        </w:rPr>
        <w:t>Sol#13</w:t>
      </w:r>
      <w:r w:rsidR="00255A49">
        <w:rPr>
          <w:rFonts w:ascii="Arial" w:eastAsia="DengXian" w:hAnsi="Arial" w:cs="Arial"/>
          <w:b/>
          <w:color w:val="000000"/>
          <w:lang w:eastAsia="ja-JP"/>
        </w:rPr>
        <w:t>:</w:t>
      </w:r>
      <w:r w:rsidR="00255A49" w:rsidRPr="00F34F44">
        <w:rPr>
          <w:rFonts w:ascii="Arial" w:eastAsia="DengXian" w:hAnsi="Arial" w:cs="Arial"/>
          <w:b/>
          <w:color w:val="000000"/>
          <w:lang w:eastAsia="ja-JP"/>
        </w:rPr>
        <w:t xml:space="preserve"> Up</w:t>
      </w:r>
      <w:r w:rsidR="00255A49" w:rsidRPr="004611BD">
        <w:rPr>
          <w:rFonts w:ascii="Arial" w:eastAsia="DengXian" w:hAnsi="Arial" w:cs="Arial"/>
          <w:b/>
          <w:color w:val="000000"/>
          <w:lang w:eastAsia="ja-JP"/>
        </w:rPr>
        <w:t>dates to</w:t>
      </w:r>
      <w:r w:rsidR="00255A49" w:rsidRPr="00F34F44">
        <w:rPr>
          <w:rFonts w:ascii="Arial" w:eastAsia="DengXian" w:hAnsi="Arial" w:cs="Arial"/>
          <w:b/>
          <w:color w:val="000000"/>
          <w:lang w:eastAsia="ja-JP"/>
        </w:rPr>
        <w:t xml:space="preserve"> </w:t>
      </w:r>
      <w:r w:rsidR="004611BD">
        <w:rPr>
          <w:rFonts w:ascii="Arial" w:eastAsiaTheme="minorEastAsia" w:hAnsi="Arial" w:cs="Arial" w:hint="eastAsia"/>
          <w:b/>
          <w:color w:val="000000"/>
          <w:lang w:eastAsia="ja-JP"/>
        </w:rPr>
        <w:t xml:space="preserve">add </w:t>
      </w:r>
      <w:r w:rsidR="004611BD" w:rsidRPr="004611BD">
        <w:rPr>
          <w:rFonts w:ascii="Arial" w:eastAsiaTheme="minorEastAsia" w:hAnsi="Arial" w:cs="Arial"/>
          <w:b/>
          <w:color w:val="000000"/>
          <w:lang w:eastAsia="ja-JP"/>
        </w:rPr>
        <w:t>Energy-aware UP path adjustment with NWDAF analytics</w:t>
      </w:r>
    </w:p>
    <w:p w14:paraId="25B520A5" w14:textId="275692A5" w:rsidR="008724AC" w:rsidRPr="00F75B5B" w:rsidRDefault="008724AC" w:rsidP="008724AC">
      <w:pPr>
        <w:keepNext/>
        <w:tabs>
          <w:tab w:val="left" w:pos="2127"/>
        </w:tabs>
        <w:spacing w:after="120"/>
        <w:ind w:left="2126" w:hanging="2126"/>
        <w:outlineLvl w:val="0"/>
        <w:rPr>
          <w:rFonts w:ascii="Arial" w:eastAsiaTheme="minorEastAsia" w:hAnsi="Arial"/>
          <w:b/>
          <w:lang w:val="en-US" w:eastAsia="ja-JP"/>
        </w:rPr>
      </w:pPr>
      <w:r w:rsidRPr="00BD3CF7">
        <w:rPr>
          <w:rFonts w:ascii="Arial" w:hAnsi="Arial"/>
          <w:b/>
          <w:lang w:val="en-US"/>
        </w:rPr>
        <w:t>Source:</w:t>
      </w:r>
      <w:r w:rsidRPr="00BD3CF7">
        <w:rPr>
          <w:rFonts w:ascii="Arial" w:hAnsi="Arial"/>
          <w:b/>
          <w:lang w:val="en-US"/>
        </w:rPr>
        <w:tab/>
        <w:t>KDDI</w:t>
      </w:r>
      <w:r w:rsidR="00F75B5B">
        <w:rPr>
          <w:rFonts w:ascii="Arial" w:eastAsiaTheme="minorEastAsia" w:hAnsi="Arial" w:hint="eastAsia"/>
          <w:b/>
          <w:lang w:val="en-US" w:eastAsia="ja-JP"/>
        </w:rPr>
        <w:t>,</w:t>
      </w:r>
      <w:r w:rsidR="00F75B5B">
        <w:rPr>
          <w:rFonts w:ascii="Arial" w:eastAsiaTheme="minorEastAsia" w:hAnsi="Arial"/>
          <w:b/>
          <w:lang w:val="en-US" w:eastAsia="ja-JP"/>
        </w:rPr>
        <w:t xml:space="preserve"> </w:t>
      </w:r>
      <w:r w:rsidR="00F75B5B">
        <w:rPr>
          <w:rFonts w:ascii="Arial" w:hAnsi="Arial"/>
          <w:b/>
          <w:lang w:val="en-US"/>
        </w:rPr>
        <w:t>TOYOTA MOTOR CORPORATION</w:t>
      </w:r>
    </w:p>
    <w:p w14:paraId="30B221F3" w14:textId="77777777" w:rsidR="008724AC" w:rsidRPr="00BD3CF7" w:rsidRDefault="008724AC" w:rsidP="008724AC">
      <w:pPr>
        <w:keepNext/>
        <w:tabs>
          <w:tab w:val="left" w:pos="2127"/>
        </w:tabs>
        <w:spacing w:after="120"/>
        <w:ind w:left="2126" w:hanging="2126"/>
        <w:outlineLvl w:val="0"/>
        <w:rPr>
          <w:rFonts w:ascii="Arial" w:hAnsi="Arial"/>
          <w:b/>
          <w:lang w:eastAsia="zh-CN"/>
        </w:rPr>
      </w:pPr>
      <w:r w:rsidRPr="00BD3CF7">
        <w:rPr>
          <w:rFonts w:ascii="Arial" w:hAnsi="Arial"/>
          <w:b/>
        </w:rPr>
        <w:t>Document for:</w:t>
      </w:r>
      <w:r w:rsidRPr="00BD3CF7">
        <w:rPr>
          <w:rFonts w:ascii="Arial" w:hAnsi="Arial"/>
          <w:b/>
        </w:rPr>
        <w:tab/>
      </w:r>
      <w:r w:rsidRPr="00BD3CF7">
        <w:rPr>
          <w:rFonts w:ascii="Arial" w:hAnsi="Arial"/>
          <w:b/>
          <w:lang w:eastAsia="zh-CN"/>
        </w:rPr>
        <w:t>Approval</w:t>
      </w:r>
    </w:p>
    <w:p w14:paraId="3CCD301C" w14:textId="27A31A9C" w:rsidR="008724AC" w:rsidRPr="00140188" w:rsidRDefault="008724AC" w:rsidP="008724AC">
      <w:pPr>
        <w:keepNext/>
        <w:tabs>
          <w:tab w:val="left" w:pos="2127"/>
        </w:tabs>
        <w:spacing w:after="120"/>
        <w:ind w:left="2126" w:hanging="2126"/>
        <w:rPr>
          <w:rFonts w:ascii="Arial" w:eastAsiaTheme="minorEastAsia" w:hAnsi="Arial"/>
          <w:b/>
          <w:lang w:eastAsia="ja-JP"/>
        </w:rPr>
      </w:pPr>
      <w:r w:rsidRPr="00BD3CF7">
        <w:rPr>
          <w:rFonts w:ascii="Arial" w:hAnsi="Arial"/>
          <w:b/>
        </w:rPr>
        <w:t>Agenda Item:</w:t>
      </w:r>
      <w:r w:rsidRPr="00BD3CF7">
        <w:rPr>
          <w:rFonts w:ascii="Arial" w:hAnsi="Arial"/>
          <w:b/>
        </w:rPr>
        <w:tab/>
        <w:t>19.4</w:t>
      </w:r>
    </w:p>
    <w:p w14:paraId="10F4330F" w14:textId="0CDD137F" w:rsidR="00140188" w:rsidRPr="00140188" w:rsidRDefault="00140188" w:rsidP="00140188">
      <w:pPr>
        <w:keepNext/>
        <w:tabs>
          <w:tab w:val="left" w:pos="2127"/>
        </w:tabs>
        <w:spacing w:after="120"/>
        <w:ind w:left="2126" w:hanging="2126"/>
        <w:rPr>
          <w:rFonts w:ascii="Arial" w:eastAsiaTheme="minorEastAsia" w:hAnsi="Arial"/>
          <w:b/>
          <w:lang w:eastAsia="ja-JP"/>
        </w:rPr>
      </w:pPr>
      <w:r w:rsidRPr="008A1258">
        <w:rPr>
          <w:rFonts w:ascii="Arial" w:eastAsiaTheme="minorEastAsia" w:hAnsi="Arial"/>
          <w:b/>
          <w:lang w:eastAsia="ja-JP"/>
        </w:rPr>
        <w:t>Work Item / Release:</w:t>
      </w:r>
      <w:r w:rsidRPr="008A1258">
        <w:rPr>
          <w:rFonts w:ascii="Arial" w:eastAsiaTheme="minorEastAsia" w:hAnsi="Arial"/>
          <w:b/>
          <w:lang w:eastAsia="ja-JP"/>
        </w:rPr>
        <w:tab/>
      </w:r>
      <w:r w:rsidRPr="00BD3CF7">
        <w:rPr>
          <w:rFonts w:ascii="Arial" w:hAnsi="Arial"/>
          <w:b/>
        </w:rPr>
        <w:t>FS_EnergySys</w:t>
      </w:r>
      <w:r>
        <w:rPr>
          <w:rFonts w:ascii="Arial" w:eastAsiaTheme="minorEastAsia" w:hAnsi="Arial" w:hint="eastAsia"/>
          <w:b/>
          <w:lang w:eastAsia="ja-JP"/>
        </w:rPr>
        <w:t xml:space="preserve"> </w:t>
      </w:r>
      <w:r w:rsidRPr="008A1258">
        <w:rPr>
          <w:rFonts w:ascii="Arial" w:eastAsiaTheme="minorEastAsia" w:hAnsi="Arial"/>
          <w:b/>
          <w:lang w:eastAsia="ja-JP"/>
        </w:rPr>
        <w:t>/</w:t>
      </w:r>
      <w:r>
        <w:rPr>
          <w:rFonts w:ascii="Arial" w:eastAsiaTheme="minorEastAsia" w:hAnsi="Arial" w:hint="eastAsia"/>
          <w:b/>
          <w:lang w:eastAsia="ja-JP"/>
        </w:rPr>
        <w:t xml:space="preserve"> </w:t>
      </w:r>
      <w:r w:rsidRPr="008A1258">
        <w:rPr>
          <w:rFonts w:ascii="Arial" w:eastAsiaTheme="minorEastAsia" w:hAnsi="Arial"/>
          <w:b/>
          <w:lang w:eastAsia="ja-JP"/>
        </w:rPr>
        <w:t>Rel-19</w:t>
      </w:r>
    </w:p>
    <w:p w14:paraId="26BB6AEE" w14:textId="2F16EA0E" w:rsidR="008724AC" w:rsidRPr="00F6347F" w:rsidRDefault="00BD3CF7" w:rsidP="008724AC">
      <w:pPr>
        <w:jc w:val="both"/>
        <w:rPr>
          <w:rFonts w:ascii="Arial" w:hAnsi="Arial" w:cs="Arial"/>
          <w:i/>
        </w:rPr>
      </w:pPr>
      <w:r>
        <w:rPr>
          <w:rFonts w:ascii="Arial" w:hAnsi="Arial" w:cs="Arial"/>
          <w:i/>
        </w:rPr>
        <w:t>Abstract of the contribution</w:t>
      </w:r>
      <w:r w:rsidR="008724AC" w:rsidRPr="00927C1B">
        <w:rPr>
          <w:rFonts w:ascii="Arial" w:hAnsi="Arial" w:cs="Arial"/>
          <w:i/>
        </w:rPr>
        <w:t xml:space="preserve">: </w:t>
      </w:r>
      <w:r w:rsidR="008724AC">
        <w:rPr>
          <w:rFonts w:ascii="Arial" w:hAnsi="Arial" w:cs="Arial"/>
          <w:i/>
        </w:rPr>
        <w:t xml:space="preserve">It is proposed </w:t>
      </w:r>
      <w:r w:rsidR="00255A49">
        <w:rPr>
          <w:rFonts w:ascii="Arial" w:eastAsiaTheme="minorEastAsia" w:hAnsi="Arial" w:cs="Arial" w:hint="eastAsia"/>
          <w:i/>
          <w:lang w:eastAsia="ja-JP"/>
        </w:rPr>
        <w:t>to update Sol #13</w:t>
      </w:r>
      <w:r w:rsidR="008724AC">
        <w:rPr>
          <w:rFonts w:ascii="Arial" w:hAnsi="Arial" w:cs="Arial"/>
          <w:i/>
        </w:rPr>
        <w:t xml:space="preserve"> for KI#</w:t>
      </w:r>
      <w:r w:rsidR="00404DF5">
        <w:rPr>
          <w:rFonts w:ascii="Arial" w:hAnsi="Arial" w:cs="Arial"/>
          <w:i/>
        </w:rPr>
        <w:t>3</w:t>
      </w:r>
      <w:r w:rsidR="008724AC">
        <w:rPr>
          <w:rFonts w:ascii="Arial" w:hAnsi="Arial" w:cs="Arial"/>
          <w:i/>
        </w:rPr>
        <w:t>.</w:t>
      </w:r>
    </w:p>
    <w:p w14:paraId="7F01EE3F" w14:textId="77777777" w:rsidR="008724AC" w:rsidRDefault="008724AC" w:rsidP="008724AC">
      <w:pPr>
        <w:pStyle w:val="1"/>
        <w:rPr>
          <w:lang w:eastAsia="zh-CN"/>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48441675"/>
      <w:bookmarkStart w:id="17" w:name="_Toc16839382"/>
      <w:r>
        <w:t>1</w:t>
      </w:r>
      <w:r>
        <w:rPr>
          <w:lang w:eastAsia="zh-CN"/>
        </w:rPr>
        <w:t xml:space="preserve"> </w:t>
      </w:r>
      <w:r>
        <w:t>Discussion</w:t>
      </w:r>
    </w:p>
    <w:p w14:paraId="694AA1E0" w14:textId="526F8ED7" w:rsidR="009037D1" w:rsidRPr="009037D1" w:rsidRDefault="0071786F" w:rsidP="0071786F">
      <w:pPr>
        <w:rPr>
          <w:rFonts w:eastAsiaTheme="minorEastAsia"/>
          <w:lang w:val="en-US" w:eastAsia="ja-JP"/>
        </w:rPr>
      </w:pPr>
      <w:bookmarkStart w:id="18" w:name="_Toc19722242"/>
      <w:bookmarkStart w:id="19" w:name="_Toc16839376"/>
      <w:r>
        <w:rPr>
          <w:rFonts w:eastAsiaTheme="minorEastAsia" w:hint="eastAsia"/>
          <w:lang w:val="en-US" w:eastAsia="ja-JP"/>
        </w:rPr>
        <w:t xml:space="preserve">The solution for </w:t>
      </w:r>
      <w:r w:rsidRPr="0071786F">
        <w:rPr>
          <w:rFonts w:eastAsia="DengXian"/>
          <w:lang w:val="en-US"/>
        </w:rPr>
        <w:t>Energy Aware User Plane Path Adjustment</w:t>
      </w:r>
      <w:r>
        <w:rPr>
          <w:rFonts w:eastAsiaTheme="minorEastAsia" w:hint="eastAsia"/>
          <w:lang w:val="en-US" w:eastAsia="ja-JP"/>
        </w:rPr>
        <w:t xml:space="preserve"> with EECF </w:t>
      </w:r>
      <w:r w:rsidR="009037D1" w:rsidRPr="0071786F">
        <w:rPr>
          <w:rFonts w:eastAsia="DengXian"/>
          <w:lang w:val="en-US"/>
        </w:rPr>
        <w:t>(Solution #1</w:t>
      </w:r>
      <w:r w:rsidR="009037D1">
        <w:rPr>
          <w:rFonts w:eastAsiaTheme="minorEastAsia" w:hint="eastAsia"/>
          <w:lang w:val="en-US" w:eastAsia="ja-JP"/>
        </w:rPr>
        <w:t>3</w:t>
      </w:r>
      <w:r w:rsidR="009037D1" w:rsidRPr="0071786F">
        <w:rPr>
          <w:rFonts w:eastAsia="DengXian"/>
          <w:lang w:val="en-US"/>
        </w:rPr>
        <w:t>)</w:t>
      </w:r>
      <w:r w:rsidR="009037D1">
        <w:rPr>
          <w:rFonts w:eastAsiaTheme="minorEastAsia" w:hint="eastAsia"/>
          <w:lang w:val="en-US" w:eastAsia="ja-JP"/>
        </w:rPr>
        <w:t xml:space="preserve"> </w:t>
      </w:r>
      <w:r w:rsidRPr="0071786F">
        <w:rPr>
          <w:rFonts w:eastAsia="DengXian"/>
          <w:lang w:val="en-US"/>
        </w:rPr>
        <w:t>was implemented in TR 23.700-66.</w:t>
      </w:r>
      <w:r w:rsidR="009037D1">
        <w:rPr>
          <w:rFonts w:eastAsiaTheme="minorEastAsia" w:hint="eastAsia"/>
          <w:lang w:val="en-US" w:eastAsia="ja-JP"/>
        </w:rPr>
        <w:t xml:space="preserve"> Based on the following </w:t>
      </w:r>
      <w:r w:rsidR="009037D1">
        <w:rPr>
          <w:lang w:eastAsia="zh-CN"/>
        </w:rPr>
        <w:t>Editor's note</w:t>
      </w:r>
      <w:r w:rsidR="009037D1">
        <w:rPr>
          <w:rFonts w:eastAsiaTheme="minorEastAsia" w:hint="eastAsia"/>
          <w:lang w:eastAsia="ja-JP"/>
        </w:rPr>
        <w:t xml:space="preserve"> in the Solution #13, </w:t>
      </w:r>
      <w:r w:rsidR="009037D1">
        <w:rPr>
          <w:rFonts w:eastAsiaTheme="minorEastAsia" w:hint="eastAsia"/>
          <w:lang w:val="en-US" w:eastAsia="ja-JP"/>
        </w:rPr>
        <w:t>t</w:t>
      </w:r>
      <w:r w:rsidR="009037D1" w:rsidRPr="0071786F">
        <w:rPr>
          <w:rFonts w:eastAsia="DengXian"/>
          <w:lang w:val="en-US"/>
        </w:rPr>
        <w:t xml:space="preserve">his contribution proposes how </w:t>
      </w:r>
      <w:r w:rsidR="007A03A8">
        <w:rPr>
          <w:lang w:eastAsia="ko-KR"/>
        </w:rPr>
        <w:t>U</w:t>
      </w:r>
      <w:r w:rsidR="00041BAF">
        <w:rPr>
          <w:rFonts w:eastAsiaTheme="minorEastAsia" w:hint="eastAsia"/>
          <w:lang w:eastAsia="ja-JP"/>
        </w:rPr>
        <w:t xml:space="preserve">ser </w:t>
      </w:r>
      <w:r w:rsidR="007A03A8">
        <w:rPr>
          <w:lang w:eastAsia="ko-KR"/>
        </w:rPr>
        <w:t>P</w:t>
      </w:r>
      <w:r w:rsidR="007A03A8">
        <w:rPr>
          <w:rFonts w:eastAsiaTheme="minorEastAsia" w:hint="eastAsia"/>
          <w:lang w:eastAsia="ja-JP"/>
        </w:rPr>
        <w:t>lane</w:t>
      </w:r>
      <w:r w:rsidR="007A03A8">
        <w:rPr>
          <w:lang w:eastAsia="ko-KR"/>
        </w:rPr>
        <w:t xml:space="preserve"> path </w:t>
      </w:r>
      <w:r w:rsidR="00E8109B">
        <w:rPr>
          <w:rFonts w:eastAsiaTheme="minorEastAsia" w:hint="eastAsia"/>
          <w:lang w:eastAsia="ja-JP"/>
        </w:rPr>
        <w:t>is</w:t>
      </w:r>
      <w:r w:rsidR="007A03A8">
        <w:rPr>
          <w:lang w:eastAsia="ko-KR"/>
        </w:rPr>
        <w:t xml:space="preserve"> adjusted</w:t>
      </w:r>
      <w:r w:rsidR="009037D1" w:rsidRPr="0071786F">
        <w:rPr>
          <w:rFonts w:eastAsia="DengXian"/>
          <w:lang w:val="en-US"/>
        </w:rPr>
        <w:t xml:space="preserve"> considering the </w:t>
      </w:r>
      <w:r w:rsidR="009037D1" w:rsidRPr="0071786F">
        <w:rPr>
          <w:rFonts w:eastAsia="DengXian" w:hint="eastAsia"/>
          <w:lang w:val="en-US"/>
        </w:rPr>
        <w:t xml:space="preserve">NWDAF-based </w:t>
      </w:r>
      <w:r w:rsidR="009037D1" w:rsidRPr="0071786F">
        <w:rPr>
          <w:rFonts w:eastAsia="DengXian"/>
          <w:lang w:val="en-US"/>
        </w:rPr>
        <w:t>Energy analytics.</w:t>
      </w:r>
      <w:r w:rsidR="009037D1">
        <w:rPr>
          <w:rFonts w:eastAsiaTheme="minorEastAsia" w:hint="eastAsia"/>
          <w:lang w:val="en-US" w:eastAsia="ja-JP"/>
        </w:rPr>
        <w:t xml:space="preserve"> Note that h</w:t>
      </w:r>
      <w:r w:rsidR="009037D1" w:rsidRPr="009037D1">
        <w:rPr>
          <w:rFonts w:eastAsiaTheme="minorEastAsia"/>
          <w:lang w:val="en-US" w:eastAsia="ja-JP"/>
        </w:rPr>
        <w:t>ow the NWDAF generates the Energy related analytics is not addressed in the proposed solution but uses other solutions (e.g. Solution #12).</w:t>
      </w:r>
    </w:p>
    <w:p w14:paraId="5F114579" w14:textId="77777777" w:rsidR="009037D1" w:rsidRPr="00855F21" w:rsidRDefault="009037D1" w:rsidP="009037D1">
      <w:pPr>
        <w:pStyle w:val="EditorsNote"/>
        <w:rPr>
          <w:rFonts w:eastAsiaTheme="minorEastAsia"/>
          <w:i/>
          <w:iCs/>
          <w:lang w:eastAsia="ja-JP"/>
        </w:rPr>
      </w:pPr>
      <w:r w:rsidRPr="00855F21">
        <w:rPr>
          <w:i/>
          <w:iCs/>
          <w:lang w:eastAsia="zh-CN"/>
        </w:rPr>
        <w:t>Editor's note:</w:t>
      </w:r>
      <w:r w:rsidRPr="00855F21">
        <w:rPr>
          <w:i/>
          <w:iCs/>
          <w:lang w:eastAsia="zh-CN"/>
        </w:rPr>
        <w:tab/>
      </w:r>
      <w:r w:rsidRPr="00855F21">
        <w:rPr>
          <w:i/>
          <w:iCs/>
        </w:rPr>
        <w:t>Whether a new function is needed is FFS. (e.g. consider whether NWDAF or SMF can support the needed functionality).</w:t>
      </w:r>
    </w:p>
    <w:p w14:paraId="092F9F6E" w14:textId="77777777" w:rsidR="008724AC" w:rsidRDefault="008724AC" w:rsidP="008724AC">
      <w:pPr>
        <w:pStyle w:val="1"/>
        <w:rPr>
          <w:rFonts w:cs="Arial"/>
        </w:rPr>
      </w:pPr>
      <w:r w:rsidRPr="005F4BCE">
        <w:rPr>
          <w:rFonts w:cs="Arial"/>
        </w:rPr>
        <w:t xml:space="preserve">2. </w:t>
      </w:r>
      <w:r>
        <w:rPr>
          <w:rFonts w:cs="Arial"/>
        </w:rPr>
        <w:t>Proposal</w:t>
      </w:r>
    </w:p>
    <w:p w14:paraId="0303F058" w14:textId="4F0CA0A4" w:rsidR="008724AC" w:rsidRDefault="008724AC" w:rsidP="008724AC">
      <w:r>
        <w:t xml:space="preserve">It is proposed to </w:t>
      </w:r>
      <w:r w:rsidR="00255A49">
        <w:rPr>
          <w:rFonts w:eastAsiaTheme="minorEastAsia" w:hint="eastAsia"/>
          <w:lang w:eastAsia="ja-JP"/>
        </w:rPr>
        <w:t>update</w:t>
      </w:r>
      <w:r>
        <w:t xml:space="preserve"> the following </w:t>
      </w:r>
      <w:r w:rsidR="00255A49">
        <w:rPr>
          <w:rFonts w:eastAsiaTheme="minorEastAsia"/>
          <w:lang w:eastAsia="ja-JP"/>
        </w:rPr>
        <w:t>solution</w:t>
      </w:r>
      <w:r w:rsidR="00255A49">
        <w:rPr>
          <w:rFonts w:eastAsiaTheme="minorEastAsia" w:hint="eastAsia"/>
          <w:lang w:eastAsia="ja-JP"/>
        </w:rPr>
        <w:t xml:space="preserve"> #13</w:t>
      </w:r>
      <w:r>
        <w:t xml:space="preserve"> to TR 23.700-66 "</w:t>
      </w:r>
      <w:r w:rsidRPr="00A11959">
        <w:t xml:space="preserve"> </w:t>
      </w:r>
      <w:r w:rsidRPr="00822E86">
        <w:t>Study on</w:t>
      </w:r>
      <w:r>
        <w:t xml:space="preserve"> Energy Efficiency and Energy Saving".</w:t>
      </w:r>
    </w:p>
    <w:p w14:paraId="492807FB" w14:textId="77777777" w:rsidR="008724AC" w:rsidRDefault="008724AC" w:rsidP="008724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 w:name="_Toc11247565"/>
      <w:bookmarkStart w:id="21" w:name="_Toc27044704"/>
      <w:bookmarkStart w:id="22" w:name="_Toc36033746"/>
      <w:bookmarkStart w:id="23" w:name="_Toc45131892"/>
      <w:bookmarkStart w:id="24" w:name="_Toc49776177"/>
      <w:bookmarkStart w:id="25" w:name="_Toc51747097"/>
      <w:bookmarkStart w:id="26" w:name="_Toc66360661"/>
      <w:bookmarkStart w:id="27" w:name="_Toc68105166"/>
      <w:bookmarkStart w:id="28" w:name="_Toc74755796"/>
      <w:bookmarkStart w:id="29" w:name="_Toc90643099"/>
      <w:bookmarkStart w:id="30" w:name="_Toc28013303"/>
      <w:bookmarkStart w:id="31" w:name="_Toc36040058"/>
      <w:bookmarkStart w:id="32" w:name="_Toc44692671"/>
      <w:bookmarkStart w:id="33" w:name="_Toc45134132"/>
      <w:bookmarkStart w:id="34" w:name="_Toc49607196"/>
      <w:bookmarkStart w:id="35" w:name="_Toc51763168"/>
      <w:bookmarkStart w:id="36" w:name="_Toc58850063"/>
      <w:bookmarkStart w:id="37" w:name="_Toc59018443"/>
      <w:bookmarkStart w:id="38" w:name="_Toc68169449"/>
      <w:bookmarkStart w:id="39" w:name="_Toc97203103"/>
      <w:bookmarkStart w:id="40" w:name="_Hlk56636785"/>
      <w:bookmarkEnd w:id="18"/>
      <w:bookmarkEnd w:id="19"/>
      <w:r w:rsidRPr="00D96F8C">
        <w:rPr>
          <w:noProof/>
          <w:color w:val="0000FF"/>
          <w:sz w:val="28"/>
          <w:szCs w:val="28"/>
        </w:rPr>
        <w:t>***</w:t>
      </w:r>
      <w:r>
        <w:rPr>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816C37">
        <w:rPr>
          <w:noProof/>
          <w:color w:val="0000FF"/>
          <w:sz w:val="28"/>
          <w:szCs w:val="28"/>
        </w:rPr>
        <w:t xml:space="preserve"> </w:t>
      </w:r>
      <w:r w:rsidRPr="00D96F8C">
        <w:rPr>
          <w:noProof/>
          <w:color w:val="0000FF"/>
          <w:sz w:val="28"/>
          <w:szCs w:val="28"/>
        </w:rPr>
        <w: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7775E84" w14:textId="77777777" w:rsidR="00A45004" w:rsidRDefault="00A45004" w:rsidP="00A45004">
      <w:pPr>
        <w:pStyle w:val="2"/>
      </w:pPr>
      <w:bookmarkStart w:id="41" w:name="_Toc157674375"/>
      <w:bookmarkStart w:id="42" w:name="_Toc161043209"/>
      <w:bookmarkStart w:id="43" w:name="_Toc157674378"/>
      <w:bookmarkStart w:id="44" w:name="_Toc16104321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6.13</w:t>
      </w:r>
      <w:r>
        <w:tab/>
        <w:t>Solution #13: Energy Aware User Plane Path Adjustment</w:t>
      </w:r>
      <w:bookmarkEnd w:id="41"/>
      <w:bookmarkEnd w:id="42"/>
    </w:p>
    <w:p w14:paraId="0971A2DB" w14:textId="77777777" w:rsidR="00A45004" w:rsidRDefault="00A45004" w:rsidP="00A45004">
      <w:pPr>
        <w:pStyle w:val="30"/>
      </w:pPr>
      <w:bookmarkStart w:id="45" w:name="_Toc157674376"/>
      <w:bookmarkStart w:id="46" w:name="_Toc161043210"/>
      <w:r>
        <w:t>6.13.1</w:t>
      </w:r>
      <w:r>
        <w:tab/>
        <w:t>Key Issue mapping</w:t>
      </w:r>
      <w:bookmarkEnd w:id="45"/>
      <w:bookmarkEnd w:id="46"/>
    </w:p>
    <w:p w14:paraId="6781682C" w14:textId="77777777" w:rsidR="00A45004" w:rsidRPr="00EF20AA" w:rsidRDefault="00A45004" w:rsidP="00A45004">
      <w:pPr>
        <w:rPr>
          <w:rFonts w:eastAsia="DengXian"/>
        </w:rPr>
      </w:pPr>
      <w:r w:rsidRPr="00EF20AA">
        <w:rPr>
          <w:rFonts w:eastAsia="DengXian"/>
        </w:rPr>
        <w:t>The proposed solution maps to the following aspect of KI#3:</w:t>
      </w:r>
    </w:p>
    <w:p w14:paraId="6A865E29" w14:textId="77777777" w:rsidR="00A45004" w:rsidRDefault="00A45004" w:rsidP="00A45004">
      <w:pPr>
        <w:pStyle w:val="B1"/>
        <w:rPr>
          <w:rFonts w:eastAsiaTheme="minorEastAsia"/>
          <w:i/>
          <w:iCs/>
          <w:color w:val="000000"/>
          <w:lang w:eastAsia="ja-JP"/>
        </w:rPr>
      </w:pPr>
      <w:r>
        <w:rPr>
          <w:i/>
          <w:iCs/>
        </w:rPr>
        <w:t>‐</w:t>
      </w:r>
      <w:r>
        <w:rPr>
          <w:i/>
          <w:iCs/>
        </w:rPr>
        <w:tab/>
        <w:t>Whether and how to enhance the existing operations and procedures to satisfy the energy saving and energy efficiency requirements.</w:t>
      </w:r>
    </w:p>
    <w:p w14:paraId="3FD7469A" w14:textId="77777777" w:rsidR="00A45004" w:rsidRDefault="00A45004" w:rsidP="00A45004">
      <w:pPr>
        <w:pStyle w:val="30"/>
      </w:pPr>
      <w:bookmarkStart w:id="47" w:name="_Toc157674377"/>
      <w:bookmarkStart w:id="48" w:name="_Toc161043211"/>
      <w:r>
        <w:t>6.13.2</w:t>
      </w:r>
      <w:r>
        <w:tab/>
        <w:t>Functional Description</w:t>
      </w:r>
      <w:bookmarkEnd w:id="47"/>
      <w:bookmarkEnd w:id="48"/>
    </w:p>
    <w:p w14:paraId="40BC5784" w14:textId="77777777" w:rsidR="00A45004" w:rsidRDefault="00A45004" w:rsidP="00A45004">
      <w:pPr>
        <w:rPr>
          <w:rFonts w:eastAsia="DengXian"/>
          <w:lang w:val="en-US"/>
        </w:rPr>
      </w:pPr>
      <w:r>
        <w:rPr>
          <w:rFonts w:eastAsia="DengXian"/>
          <w:lang w:val="en-US"/>
        </w:rPr>
        <w:t>SMF is responsible for managing UPFs in the 5G via N4 interface considering the PPC rules provided by the PCF. PCC rules composed of various fields that not only determined by the operator policy and charging but also can be influenced by AF such as "N6-LAN Traffic Steering Enforcement Control". The "AF influence on traffic routing" mechanism which is explained in clause 5.6.7 of TS 23.501 [2] and clause 4.3.6 of TS 23.502 [3] allows an AF to send requests to influence SMF routing decisions for traffic of PDU Session. The AF requests may influence UPF (re)selection and (I-)SMF (re)selection and allow routing user traffic to a local access to a Data Network (identified by a DNAI).</w:t>
      </w:r>
    </w:p>
    <w:p w14:paraId="14762711" w14:textId="77777777" w:rsidR="00A45004" w:rsidRDefault="00A45004" w:rsidP="00A45004">
      <w:pPr>
        <w:rPr>
          <w:rFonts w:eastAsia="DengXian"/>
          <w:lang w:val="en-US"/>
        </w:rPr>
      </w:pPr>
      <w:r>
        <w:rPr>
          <w:rFonts w:eastAsia="DengXian"/>
          <w:lang w:val="en-US"/>
        </w:rPr>
        <w:t>In the AF request to PCF, it specifies the target traffic description and Routing profile ID and/or N6 traffic routing information (see Table 5.6.7-1 of TS 23.501 [2]). According to this request, PCF generates PCC rules for the specified target traffic which also includes the traffic routing information such as "N6-LAN Traffic Steering Enforcement Control" or "Traffic steering policy identifier(s)" (see Table 6.3.1 of TS 23.503 [4]). Then SMF uses these PCC rules to update routing of PDU sessions. The procedure of "AF influence on traffic routing" is depicted in clause 4.3.6.2 of TS 23.502 [3]. As an option, the traffic steering policies can be pre-configured in SMF and PCC rules determine which policy should be used (see clause 6.3.1 of TS 23.503 [4]).</w:t>
      </w:r>
    </w:p>
    <w:p w14:paraId="13C56EED" w14:textId="77777777" w:rsidR="00A45004" w:rsidRDefault="00A45004" w:rsidP="00A45004">
      <w:pPr>
        <w:rPr>
          <w:rFonts w:eastAsia="DengXian"/>
          <w:lang w:val="en-US"/>
        </w:rPr>
      </w:pPr>
      <w:r>
        <w:rPr>
          <w:rFonts w:eastAsia="DengXian"/>
          <w:lang w:val="en-US"/>
        </w:rPr>
        <w:t>To sum up, the following capabilities currently exist:</w:t>
      </w:r>
    </w:p>
    <w:p w14:paraId="183D32F9" w14:textId="77777777" w:rsidR="00A45004" w:rsidRDefault="00A45004" w:rsidP="00A45004">
      <w:pPr>
        <w:pStyle w:val="B1"/>
        <w:rPr>
          <w:rFonts w:eastAsia="DengXian"/>
          <w:lang w:val="en-US"/>
        </w:rPr>
      </w:pPr>
      <w:r>
        <w:rPr>
          <w:rFonts w:eastAsia="DengXian"/>
          <w:lang w:val="en-US"/>
        </w:rPr>
        <w:t>-</w:t>
      </w:r>
      <w:r>
        <w:rPr>
          <w:rFonts w:eastAsia="DengXian"/>
          <w:lang w:val="en-US"/>
        </w:rPr>
        <w:tab/>
        <w:t>A number of traffic steering policies are pre-configured in SMF.</w:t>
      </w:r>
    </w:p>
    <w:p w14:paraId="7ED928C2" w14:textId="77777777" w:rsidR="00A45004" w:rsidRDefault="00A45004" w:rsidP="00A45004">
      <w:pPr>
        <w:pStyle w:val="B1"/>
        <w:rPr>
          <w:rFonts w:eastAsia="DengXian"/>
          <w:lang w:val="en-US"/>
        </w:rPr>
      </w:pPr>
      <w:r>
        <w:rPr>
          <w:rFonts w:eastAsia="DengXian"/>
          <w:lang w:val="en-US"/>
        </w:rPr>
        <w:t>-</w:t>
      </w:r>
      <w:r>
        <w:rPr>
          <w:rFonts w:eastAsia="DengXian"/>
          <w:lang w:val="en-US"/>
        </w:rPr>
        <w:tab/>
        <w:t>AF specifies the traffic routing ID/information for a target traffic and sends the request to PCF.</w:t>
      </w:r>
    </w:p>
    <w:p w14:paraId="6BFDA46B" w14:textId="77777777" w:rsidR="00A45004" w:rsidRDefault="00A45004" w:rsidP="00A45004">
      <w:pPr>
        <w:pStyle w:val="B1"/>
        <w:rPr>
          <w:rFonts w:eastAsia="DengXian"/>
          <w:lang w:val="en-US"/>
        </w:rPr>
      </w:pPr>
      <w:r>
        <w:rPr>
          <w:rFonts w:eastAsia="DengXian"/>
          <w:lang w:val="en-US"/>
        </w:rPr>
        <w:lastRenderedPageBreak/>
        <w:t>-</w:t>
      </w:r>
      <w:r>
        <w:rPr>
          <w:rFonts w:eastAsia="DengXian"/>
          <w:lang w:val="en-US"/>
        </w:rPr>
        <w:tab/>
        <w:t>PCF generates PCC rules for the specified target traffic including the traffic steering policy ID.</w:t>
      </w:r>
    </w:p>
    <w:p w14:paraId="7C998624" w14:textId="77777777" w:rsidR="00A45004" w:rsidRDefault="00A45004" w:rsidP="00A45004">
      <w:pPr>
        <w:pStyle w:val="B1"/>
        <w:rPr>
          <w:rFonts w:eastAsia="DengXian"/>
          <w:lang w:val="en-US"/>
        </w:rPr>
      </w:pPr>
      <w:r>
        <w:rPr>
          <w:rFonts w:eastAsia="DengXian"/>
          <w:lang w:val="en-US"/>
        </w:rPr>
        <w:t>-</w:t>
      </w:r>
      <w:r>
        <w:rPr>
          <w:rFonts w:eastAsia="DengXian"/>
          <w:lang w:val="en-US"/>
        </w:rPr>
        <w:tab/>
        <w:t>SMF updates the routing configuration of the specified target traffic according to the steering policy according to the PCC rules.</w:t>
      </w:r>
    </w:p>
    <w:p w14:paraId="78DC53FB" w14:textId="77777777" w:rsidR="00855F21" w:rsidRDefault="00855F21" w:rsidP="00855F21">
      <w:pPr>
        <w:rPr>
          <w:ins w:id="49" w:author="KDDI_r0" w:date="2024-04-01T15:17:00Z"/>
          <w:rFonts w:eastAsiaTheme="minorEastAsia"/>
          <w:lang w:eastAsia="ja-JP"/>
        </w:rPr>
      </w:pPr>
      <w:ins w:id="50" w:author="KDDI_r0" w:date="2024-04-01T15:17:00Z">
        <w:r w:rsidRPr="00E9603C">
          <w:t xml:space="preserve">There are two options about how </w:t>
        </w:r>
        <w:r>
          <w:rPr>
            <w:lang w:eastAsia="ko-KR"/>
          </w:rPr>
          <w:t xml:space="preserve">the </w:t>
        </w:r>
        <w:r w:rsidRPr="007A03A8">
          <w:rPr>
            <w:lang w:eastAsia="ko-KR"/>
          </w:rPr>
          <w:t xml:space="preserve">Energy-aware </w:t>
        </w:r>
        <w:r w:rsidRPr="007A03A8">
          <w:t>UP</w:t>
        </w:r>
        <w:r>
          <w:rPr>
            <w:lang w:eastAsia="ko-KR"/>
          </w:rPr>
          <w:t xml:space="preserve"> path </w:t>
        </w:r>
        <w:r>
          <w:rPr>
            <w:rFonts w:eastAsiaTheme="minorEastAsia" w:hint="eastAsia"/>
            <w:lang w:eastAsia="ja-JP"/>
          </w:rPr>
          <w:t>is</w:t>
        </w:r>
        <w:r>
          <w:rPr>
            <w:lang w:eastAsia="ko-KR"/>
          </w:rPr>
          <w:t xml:space="preserve"> adjusted</w:t>
        </w:r>
        <w:r>
          <w:rPr>
            <w:rFonts w:eastAsiaTheme="minorEastAsia" w:hint="eastAsia"/>
            <w:lang w:eastAsia="ja-JP"/>
          </w:rPr>
          <w:t>.</w:t>
        </w:r>
      </w:ins>
    </w:p>
    <w:p w14:paraId="378EC5E3" w14:textId="77777777" w:rsidR="00855F21" w:rsidRPr="00246D0C" w:rsidRDefault="00855F21" w:rsidP="00855F21">
      <w:pPr>
        <w:rPr>
          <w:ins w:id="51" w:author="KDDI_r0" w:date="2024-04-01T15:17:00Z"/>
          <w:rFonts w:eastAsiaTheme="minorEastAsia"/>
          <w:lang w:eastAsia="ja-JP"/>
        </w:rPr>
      </w:pPr>
      <w:ins w:id="52" w:author="KDDI_r0" w:date="2024-04-01T15:17:00Z">
        <w:r w:rsidRPr="00E9603C">
          <w:t xml:space="preserve">Option 1: </w:t>
        </w:r>
        <w:r w:rsidRPr="007A03A8">
          <w:t>Energy-aware UP path adjustment with EECF</w:t>
        </w:r>
        <w:r>
          <w:rPr>
            <w:rFonts w:eastAsiaTheme="minorEastAsia" w:hint="eastAsia"/>
            <w:lang w:eastAsia="ja-JP"/>
          </w:rPr>
          <w:t>.</w:t>
        </w:r>
      </w:ins>
    </w:p>
    <w:p w14:paraId="0D99F0C5" w14:textId="5E8757BB" w:rsidR="00246D0C" w:rsidRPr="00246D0C" w:rsidRDefault="00A45004" w:rsidP="00855F21">
      <w:pPr>
        <w:rPr>
          <w:rFonts w:eastAsiaTheme="minorEastAsia"/>
          <w:lang w:eastAsia="ja-JP"/>
        </w:rPr>
      </w:pPr>
      <w:r>
        <w:rPr>
          <w:rFonts w:eastAsia="DengXian"/>
          <w:lang w:val="en-US"/>
        </w:rPr>
        <w:t>The important point is that the target traffic (and corresponding/associated UEs) are specified by the AF based on its requirements.</w:t>
      </w:r>
    </w:p>
    <w:p w14:paraId="536D3532" w14:textId="4A06D68D" w:rsidR="00A45004" w:rsidRDefault="00A45004" w:rsidP="00A45004">
      <w:pPr>
        <w:rPr>
          <w:rFonts w:eastAsia="DengXian"/>
          <w:lang w:val="en-US"/>
        </w:rPr>
      </w:pPr>
      <w:r>
        <w:rPr>
          <w:rFonts w:eastAsia="DengXian"/>
          <w:lang w:val="en-US"/>
        </w:rPr>
        <w:t xml:space="preserve">Following a similar concept, this </w:t>
      </w:r>
      <w:ins w:id="53" w:author="KDDI_r0" w:date="2024-03-22T14:50:00Z">
        <w:r w:rsidR="00246D0C">
          <w:rPr>
            <w:rFonts w:eastAsiaTheme="minorEastAsia" w:hint="eastAsia"/>
            <w:lang w:val="en-US" w:eastAsia="ja-JP"/>
          </w:rPr>
          <w:t>option</w:t>
        </w:r>
      </w:ins>
      <w:del w:id="54" w:author="KDDI_r0" w:date="2024-03-22T14:50:00Z">
        <w:r w:rsidDel="00246D0C">
          <w:rPr>
            <w:rFonts w:eastAsia="DengXian"/>
            <w:lang w:val="en-US"/>
          </w:rPr>
          <w:delText>paper</w:delText>
        </w:r>
      </w:del>
      <w:r>
        <w:rPr>
          <w:rFonts w:eastAsia="DengXian"/>
          <w:lang w:val="en-US"/>
        </w:rPr>
        <w:t xml:space="preserve"> proposes a solution to adjust the UP path of PDU sessions based on operator's policy on energy. The overall procedure is as follows.</w:t>
      </w:r>
    </w:p>
    <w:p w14:paraId="5DEBE956" w14:textId="2B3F237D" w:rsidR="007A03A8" w:rsidRPr="00246D0C" w:rsidRDefault="00A45004" w:rsidP="00A45004">
      <w:pPr>
        <w:rPr>
          <w:rFonts w:eastAsiaTheme="minorEastAsia"/>
          <w:lang w:val="en-US" w:eastAsia="ja-JP"/>
        </w:rPr>
      </w:pPr>
      <w:r>
        <w:rPr>
          <w:rFonts w:eastAsia="DengXian"/>
          <w:lang w:val="en-US"/>
        </w:rPr>
        <w:t>It is assumed that the operator configures the energy policies in the OAM which is accessible to other NFs as well. Moreover, it is assumed that OAM can provide energy related information (e.g. energy consumption, carbon emission, etc.) of NFs.</w:t>
      </w:r>
    </w:p>
    <w:p w14:paraId="21217B64" w14:textId="77777777" w:rsidR="00A45004" w:rsidRDefault="00A45004" w:rsidP="00A45004">
      <w:pPr>
        <w:rPr>
          <w:rFonts w:eastAsia="DengXian"/>
          <w:lang w:val="en-US"/>
        </w:rPr>
      </w:pPr>
      <w:r>
        <w:rPr>
          <w:rFonts w:eastAsia="DengXian"/>
          <w:lang w:val="en-US"/>
        </w:rPr>
        <w:t>A new network function named Energy Efficiency Control Function (EECF) in collaboration with SMF and PCF implements the operator's policy on energy management with the following steps.</w:t>
      </w:r>
    </w:p>
    <w:p w14:paraId="1C8781CC" w14:textId="2169D91D" w:rsidR="00A45004" w:rsidRDefault="00A45004" w:rsidP="00A45004">
      <w:pPr>
        <w:rPr>
          <w:rFonts w:eastAsia="DengXian"/>
          <w:lang w:val="en-US"/>
        </w:rPr>
      </w:pPr>
      <w:r>
        <w:rPr>
          <w:rFonts w:eastAsia="DengXian"/>
          <w:lang w:val="en-US"/>
        </w:rPr>
        <w:t xml:space="preserve">The main idea of the proposed </w:t>
      </w:r>
      <w:ins w:id="55" w:author="KDDI_r0" w:date="2024-03-22T14:18:00Z">
        <w:r w:rsidR="00896EE5">
          <w:rPr>
            <w:rFonts w:eastAsiaTheme="minorEastAsia" w:hint="eastAsia"/>
            <w:lang w:val="en-US" w:eastAsia="ja-JP"/>
          </w:rPr>
          <w:t>option</w:t>
        </w:r>
      </w:ins>
      <w:del w:id="56" w:author="KDDI_r0" w:date="2024-03-22T14:18:00Z">
        <w:r w:rsidDel="00896EE5">
          <w:rPr>
            <w:rFonts w:eastAsia="DengXian"/>
            <w:lang w:val="en-US"/>
          </w:rPr>
          <w:delText>solution</w:delText>
        </w:r>
      </w:del>
      <w:r>
        <w:rPr>
          <w:rFonts w:eastAsia="DengXian"/>
          <w:lang w:val="en-US"/>
        </w:rPr>
        <w:t xml:space="preserve"> is to replace AF by the EECF where:</w:t>
      </w:r>
    </w:p>
    <w:p w14:paraId="158B3A1E" w14:textId="77777777" w:rsidR="00A45004" w:rsidRDefault="00A45004" w:rsidP="00A45004">
      <w:pPr>
        <w:pStyle w:val="B1"/>
        <w:rPr>
          <w:rFonts w:eastAsia="DengXian"/>
          <w:lang w:val="en-US"/>
        </w:rPr>
      </w:pPr>
      <w:r>
        <w:rPr>
          <w:rFonts w:eastAsia="DengXian"/>
          <w:lang w:val="en-US"/>
        </w:rPr>
        <w:t>-</w:t>
      </w:r>
      <w:r>
        <w:rPr>
          <w:rFonts w:eastAsia="DengXian"/>
          <w:lang w:val="en-US"/>
        </w:rPr>
        <w:tab/>
        <w:t>The target traffic (i.e. the PDU sessions) whose UP paths need to be adjusted are determined by the EECF.</w:t>
      </w:r>
    </w:p>
    <w:p w14:paraId="19413D8F" w14:textId="77777777" w:rsidR="00A45004" w:rsidRDefault="00A45004" w:rsidP="00A45004">
      <w:pPr>
        <w:pStyle w:val="B1"/>
        <w:rPr>
          <w:rFonts w:eastAsia="DengXian"/>
          <w:lang w:val="en-US"/>
        </w:rPr>
      </w:pPr>
      <w:r>
        <w:rPr>
          <w:rFonts w:eastAsia="DengXian"/>
          <w:lang w:val="en-US"/>
        </w:rPr>
        <w:t>-</w:t>
      </w:r>
      <w:r>
        <w:rPr>
          <w:rFonts w:eastAsia="DengXian"/>
          <w:lang w:val="en-US"/>
        </w:rPr>
        <w:tab/>
        <w:t>EECF identifies the target traffic according to the current UP paths of (a subset of) PDU sessions, UPF energy-related and load information and also operator's policy.</w:t>
      </w:r>
    </w:p>
    <w:p w14:paraId="76E35450" w14:textId="77777777" w:rsidR="00A45004" w:rsidRDefault="00A45004" w:rsidP="00A45004">
      <w:pPr>
        <w:pStyle w:val="B1"/>
        <w:rPr>
          <w:rFonts w:eastAsia="DengXian"/>
          <w:lang w:val="en-US"/>
        </w:rPr>
      </w:pPr>
      <w:r>
        <w:rPr>
          <w:rFonts w:eastAsia="DengXian"/>
          <w:lang w:val="en-US"/>
        </w:rPr>
        <w:t>-</w:t>
      </w:r>
      <w:r>
        <w:rPr>
          <w:rFonts w:eastAsia="DengXian"/>
          <w:lang w:val="en-US"/>
        </w:rPr>
        <w:tab/>
        <w:t>The operator's policy as an input to the EECF determines the importance of the different energy related criteria; e.g. how much is important energy efficiency, how much the operator aims to use renewable energy sources.</w:t>
      </w:r>
    </w:p>
    <w:p w14:paraId="0A267834" w14:textId="77777777" w:rsidR="00A45004" w:rsidRDefault="00A45004" w:rsidP="00A45004">
      <w:pPr>
        <w:pStyle w:val="B1"/>
        <w:rPr>
          <w:rFonts w:eastAsia="DengXian"/>
          <w:lang w:val="en-US"/>
        </w:rPr>
      </w:pPr>
      <w:r>
        <w:rPr>
          <w:rFonts w:eastAsia="DengXian"/>
          <w:lang w:val="en-US"/>
        </w:rPr>
        <w:t>-</w:t>
      </w:r>
      <w:r>
        <w:rPr>
          <w:rFonts w:eastAsia="DengXian"/>
          <w:lang w:val="en-US"/>
        </w:rPr>
        <w:tab/>
        <w:t>EECF not only specifies the target traffic, but it also configures the "traffic steering policies in SMF" (in the "AF influence on traffic routing" it is assumed that traffic steering policies are pre-configured; but here, EECF is responsible to find a number of energy-aware UP paths and configure them in the SMF).</w:t>
      </w:r>
    </w:p>
    <w:p w14:paraId="00DE0F2D" w14:textId="77777777" w:rsidR="00A45004" w:rsidRDefault="00A45004" w:rsidP="00A45004">
      <w:pPr>
        <w:pStyle w:val="B1"/>
        <w:rPr>
          <w:rFonts w:eastAsia="DengXian"/>
          <w:lang w:val="en-US"/>
        </w:rPr>
      </w:pPr>
      <w:r>
        <w:rPr>
          <w:rFonts w:eastAsia="DengXian"/>
          <w:lang w:val="en-US"/>
        </w:rPr>
        <w:t>-</w:t>
      </w:r>
      <w:r>
        <w:rPr>
          <w:rFonts w:eastAsia="DengXian"/>
          <w:lang w:val="en-US"/>
        </w:rPr>
        <w:tab/>
        <w:t>Instead of N6 Traffic, this procedure is for steering N9 traffic.</w:t>
      </w:r>
    </w:p>
    <w:p w14:paraId="61F8F23C" w14:textId="77777777" w:rsidR="00A45004" w:rsidRDefault="00A45004" w:rsidP="00A45004">
      <w:pPr>
        <w:pStyle w:val="B1"/>
        <w:rPr>
          <w:rFonts w:eastAsia="DengXian"/>
          <w:lang w:val="en-US"/>
        </w:rPr>
      </w:pPr>
      <w:r>
        <w:rPr>
          <w:rFonts w:eastAsia="DengXian"/>
          <w:lang w:val="en-US"/>
        </w:rPr>
        <w:t>-</w:t>
      </w:r>
      <w:r>
        <w:rPr>
          <w:rFonts w:eastAsia="DengXian"/>
          <w:lang w:val="en-US"/>
        </w:rPr>
        <w:tab/>
        <w:t>PCF functionality will be similar to the "AF influence on traffic routing", it needs to specify traffic steering policy ids in the PCC rules.</w:t>
      </w:r>
    </w:p>
    <w:p w14:paraId="2671CD2E" w14:textId="77777777" w:rsidR="00A45004" w:rsidRDefault="00A45004" w:rsidP="00A45004">
      <w:pPr>
        <w:pStyle w:val="B1"/>
        <w:rPr>
          <w:rFonts w:eastAsia="DengXian"/>
          <w:lang w:val="en-US"/>
        </w:rPr>
      </w:pPr>
      <w:r>
        <w:rPr>
          <w:rFonts w:eastAsia="DengXian"/>
          <w:lang w:val="en-US"/>
        </w:rPr>
        <w:t>-</w:t>
      </w:r>
      <w:r>
        <w:rPr>
          <w:rFonts w:eastAsia="DengXian"/>
          <w:lang w:val="en-US"/>
        </w:rPr>
        <w:tab/>
        <w:t>SMF functionality will be similar to the "AF influence on traffic routing", it needs to re-configure the routing according to the given PCC rules.</w:t>
      </w:r>
    </w:p>
    <w:p w14:paraId="76D9136E" w14:textId="77777777" w:rsidR="00A45004" w:rsidRDefault="00A45004" w:rsidP="00A45004">
      <w:pPr>
        <w:rPr>
          <w:rFonts w:eastAsia="DengXian"/>
          <w:lang w:val="en-US"/>
        </w:rPr>
      </w:pPr>
      <w:r>
        <w:rPr>
          <w:rFonts w:eastAsia="DengXian"/>
          <w:lang w:val="en-US"/>
        </w:rPr>
        <w:t>At the first step, EECF collects three categories of information. It gets the energy related and load information of UPFs deployed in the network from the OAM. For PDU sessions, it obtains the information of the corresponding serving UPFs (i.e. UPFs that handle the traffic of the PDU session) from the SMF and accordingly determines the user plane path of the PDU sessions on the N9 interface (i.e. the chain of serving UPFs). The PDU sessions that EECF collect their corresponding information can be a set of (by OAM) pre-configured PDU sessions, all PDU sessions of the UEs in a specific area, PDU session with specific characteristics (e.g. containing specific 5QI) or any set determined by the internal logic of the EECF. Moreover, it gets the operator's policy on energy from the OAM. This policy determines the energy goal of the operator; more specifically, it determines the importance of different aspect of energy for example energy efficiency maximization or carbon emission reduction.</w:t>
      </w:r>
    </w:p>
    <w:p w14:paraId="00CB6C3C" w14:textId="77777777" w:rsidR="00A45004" w:rsidRDefault="00A45004" w:rsidP="00A45004">
      <w:pPr>
        <w:rPr>
          <w:rFonts w:eastAsia="DengXian"/>
          <w:lang w:val="en-US"/>
        </w:rPr>
      </w:pPr>
      <w:r>
        <w:rPr>
          <w:rFonts w:eastAsia="DengXian"/>
          <w:lang w:val="en-US"/>
        </w:rPr>
        <w:t>After the first step, EECF has the view current status of the network more specifically it know the energy-related and load information of the UPFs in the network; it knows the UP paths of (a subset of) PDU sessions in the network and it also know the operator's objective for the energy. In the second step, using the information obtained in the first step, EECF derive optimized UP paths for the PDU sessions. This is the internal logic of the EECF; but it can be seen as a optimization problem that EECF should find a suitable path for PDU sessions in such a way that the energy consumed by UPFs optimizes the operator's goal. The criteria that the EECF takes into account in the UP path adjustment is determined by operator's policy (obtained in the first step) e.g. minimize energy consumption via shutting down as much as possible UPFs or maximizing renewable energy consumption ratio via routing traffic through the UPFs that (partially) powered on by renewable energy sources. So, these UP paths are computed in such a way that steering N9 traffic through the paths optimizes the operator's energy goal. The outcomes of this optimization process are 1) a set of PDU sessions that need to be rerouted, 2) UP path of the PDU sessions.</w:t>
      </w:r>
    </w:p>
    <w:p w14:paraId="1703E449" w14:textId="77777777" w:rsidR="00A45004" w:rsidRDefault="00A45004" w:rsidP="00A45004">
      <w:pPr>
        <w:pStyle w:val="NO"/>
        <w:rPr>
          <w:rFonts w:eastAsia="DengXian"/>
          <w:lang w:val="en-US"/>
        </w:rPr>
      </w:pPr>
      <w:r>
        <w:rPr>
          <w:rFonts w:eastAsia="DengXian"/>
          <w:lang w:val="en-US"/>
        </w:rPr>
        <w:t>NOTE 1:</w:t>
      </w:r>
      <w:r>
        <w:rPr>
          <w:rFonts w:eastAsia="DengXian"/>
          <w:lang w:val="en-US"/>
        </w:rPr>
        <w:tab/>
        <w:t>Whether all or subset of PDU sessions are considered for the UP path adjustment and the solution to compute paths to optimize the operator's policy are the internal logic of the EECF.</w:t>
      </w:r>
    </w:p>
    <w:p w14:paraId="0B5977A0" w14:textId="77777777" w:rsidR="00A45004" w:rsidRDefault="00A45004" w:rsidP="00A45004">
      <w:pPr>
        <w:rPr>
          <w:rFonts w:eastAsia="DengXian"/>
          <w:lang w:val="en-US"/>
        </w:rPr>
      </w:pPr>
      <w:r>
        <w:rPr>
          <w:rFonts w:eastAsia="DengXian"/>
          <w:lang w:val="en-US"/>
        </w:rPr>
        <w:t>Currently it is possible to configure N6 traffic steering policies in the SMF, following a similar concept, in the third step, EECF configure the N9 traffic steering paths in SMF; in this process, a traffic steering policy ID is assigned for each path. This policy ID and the corresponding path are configured in the SMF.</w:t>
      </w:r>
    </w:p>
    <w:p w14:paraId="024EEF76" w14:textId="77777777" w:rsidR="00A45004" w:rsidRDefault="00A45004" w:rsidP="00A45004">
      <w:pPr>
        <w:rPr>
          <w:rFonts w:eastAsia="DengXian"/>
          <w:lang w:val="en-US"/>
        </w:rPr>
      </w:pPr>
      <w:r>
        <w:rPr>
          <w:rFonts w:eastAsia="DengXian"/>
          <w:lang w:val="en-US"/>
        </w:rPr>
        <w:lastRenderedPageBreak/>
        <w:t>In the fourth step, similar to the AF influence on traffic routing, EECF asks PCF to update PCC rules according to the optimized N9 traffic steering policies. In this request, EECF specifies the target traffic (i.e. the PDU sessions) that wants to influence their routing moreover, it also specifies the corresponding traffic steering policy ID (both the information is the outcome of the optimization process). Then PCF, based on this request and considering other configurations, derives PCC rules including the N9 traffic steering information and shares them with the SMF. The extended PCC rules may specify which N9 traffic steering policy should be applied for the specified traffic. For this purpose, the PCC rule content is extended to include the N9 traffic steering policy ID (which has already been configured in the SMF in the previous step). It should be noted that EECF is responsible for identifying the PDUs to be rerouted and their corresponding paths and the information is given as inputs to PCF to update the PCC rules.</w:t>
      </w:r>
    </w:p>
    <w:p w14:paraId="294531C9" w14:textId="77777777" w:rsidR="00A45004" w:rsidRDefault="00A45004" w:rsidP="00A45004">
      <w:pPr>
        <w:rPr>
          <w:rFonts w:eastAsia="DengXian"/>
          <w:lang w:val="en-US"/>
        </w:rPr>
      </w:pPr>
      <w:r>
        <w:rPr>
          <w:rFonts w:eastAsia="DengXian"/>
          <w:lang w:val="en-US"/>
        </w:rPr>
        <w:t>Finally, SMF implements these policies via proper configuration of the deployed UPFs.</w:t>
      </w:r>
    </w:p>
    <w:p w14:paraId="5E93B8C9" w14:textId="77777777" w:rsidR="00A45004" w:rsidRDefault="00A45004" w:rsidP="00A45004">
      <w:pPr>
        <w:pStyle w:val="EditorsNote"/>
        <w:rPr>
          <w:ins w:id="57" w:author="KDDI_r0" w:date="2024-03-22T14:14:00Z"/>
          <w:rFonts w:eastAsiaTheme="minorEastAsia"/>
          <w:lang w:eastAsia="ja-JP"/>
        </w:rPr>
      </w:pPr>
      <w:r>
        <w:rPr>
          <w:lang w:eastAsia="zh-CN"/>
        </w:rPr>
        <w:t>Editor's note:</w:t>
      </w:r>
      <w:r>
        <w:rPr>
          <w:lang w:eastAsia="zh-CN"/>
        </w:rPr>
        <w:tab/>
      </w:r>
      <w:r>
        <w:t>Whether a new function is needed is FFS. (e.g. consider whether NWDAF or SMF can support the needed functionality).</w:t>
      </w:r>
    </w:p>
    <w:p w14:paraId="57403658" w14:textId="09859A5B" w:rsidR="007A03A8" w:rsidRPr="007A03A8" w:rsidRDefault="007A03A8" w:rsidP="007A03A8">
      <w:pPr>
        <w:rPr>
          <w:ins w:id="58" w:author="KDDI_r0" w:date="2024-03-22T14:14:00Z"/>
          <w:rFonts w:eastAsiaTheme="minorEastAsia"/>
          <w:lang w:eastAsia="ja-JP"/>
        </w:rPr>
      </w:pPr>
      <w:ins w:id="59" w:author="KDDI_r0" w:date="2024-03-22T14:14:00Z">
        <w:r w:rsidRPr="00E9603C">
          <w:t xml:space="preserve">Option </w:t>
        </w:r>
        <w:r>
          <w:rPr>
            <w:rFonts w:eastAsiaTheme="minorEastAsia" w:hint="eastAsia"/>
            <w:lang w:eastAsia="ja-JP"/>
          </w:rPr>
          <w:t>2</w:t>
        </w:r>
        <w:r w:rsidRPr="00E9603C">
          <w:t xml:space="preserve">: </w:t>
        </w:r>
        <w:r w:rsidRPr="007A03A8">
          <w:t xml:space="preserve">Energy-aware </w:t>
        </w:r>
      </w:ins>
      <w:ins w:id="60" w:author="KDDI_r0" w:date="2024-03-22T14:15:00Z">
        <w:r w:rsidRPr="00E53872">
          <w:t>UP path</w:t>
        </w:r>
        <w:r>
          <w:rPr>
            <w:rFonts w:eastAsiaTheme="minorEastAsia" w:hint="eastAsia"/>
            <w:lang w:eastAsia="ja-JP"/>
          </w:rPr>
          <w:t xml:space="preserve"> </w:t>
        </w:r>
        <w:r>
          <w:t>adjustment</w:t>
        </w:r>
        <w:r w:rsidRPr="00196E73">
          <w:rPr>
            <w:rFonts w:cs="Arial"/>
            <w:noProof/>
            <w:lang w:eastAsia="zh-CN"/>
          </w:rPr>
          <w:t xml:space="preserve"> </w:t>
        </w:r>
        <w:r w:rsidRPr="00BE1E85">
          <w:rPr>
            <w:rFonts w:cs="Arial"/>
            <w:noProof/>
            <w:lang w:eastAsia="zh-CN"/>
          </w:rPr>
          <w:t xml:space="preserve">with </w:t>
        </w:r>
        <w:r>
          <w:rPr>
            <w:rFonts w:eastAsiaTheme="minorEastAsia" w:cs="Arial" w:hint="eastAsia"/>
            <w:noProof/>
            <w:lang w:eastAsia="ja-JP"/>
          </w:rPr>
          <w:t>NWDAF</w:t>
        </w:r>
        <w:r w:rsidRPr="00BE1E85">
          <w:rPr>
            <w:rFonts w:cs="Arial"/>
            <w:noProof/>
            <w:lang w:eastAsia="zh-CN"/>
          </w:rPr>
          <w:t xml:space="preserve"> analytics</w:t>
        </w:r>
        <w:r>
          <w:rPr>
            <w:rFonts w:eastAsiaTheme="minorEastAsia" w:cs="Arial" w:hint="eastAsia"/>
            <w:noProof/>
            <w:lang w:eastAsia="ja-JP"/>
          </w:rPr>
          <w:t>.</w:t>
        </w:r>
      </w:ins>
    </w:p>
    <w:p w14:paraId="2616BFA2" w14:textId="0847539C" w:rsidR="00AC7E1F" w:rsidRDefault="00AC7E1F" w:rsidP="00AC7E1F">
      <w:pPr>
        <w:rPr>
          <w:ins w:id="61" w:author="KDDI_r0" w:date="2024-03-22T14:35:00Z"/>
          <w:rFonts w:eastAsia="Malgun Gothic"/>
          <w:lang w:eastAsia="zh-CN"/>
        </w:rPr>
      </w:pPr>
      <w:bookmarkStart w:id="62" w:name="_Hlk155190748"/>
      <w:ins w:id="63" w:author="KDDI_r0" w:date="2024-03-22T14:35:00Z">
        <w:r>
          <w:rPr>
            <w:rFonts w:cs="Arial"/>
            <w:noProof/>
            <w:lang w:eastAsia="zh-CN"/>
          </w:rPr>
          <w:t xml:space="preserve">In case of </w:t>
        </w:r>
        <w:r>
          <w:t>AF influence on traffic routing</w:t>
        </w:r>
        <w:r>
          <w:rPr>
            <w:rFonts w:cs="Arial"/>
            <w:noProof/>
            <w:lang w:eastAsia="zh-CN"/>
          </w:rPr>
          <w:t xml:space="preserve">, </w:t>
        </w:r>
        <w:r>
          <w:t>a</w:t>
        </w:r>
        <w:r w:rsidRPr="00140E21">
          <w:t xml:space="preserve"> SMF may take appropriate actions to reconfigure the U</w:t>
        </w:r>
        <w:r>
          <w:t>-P</w:t>
        </w:r>
        <w:r w:rsidRPr="00140E21">
          <w:t>lane of the PDU Session</w:t>
        </w:r>
        <w:r>
          <w:t xml:space="preserve">. For example, </w:t>
        </w:r>
      </w:ins>
      <w:ins w:id="64" w:author="KDDI_r0" w:date="2024-03-25T08:17:00Z">
        <w:r w:rsidR="00E8109B">
          <w:rPr>
            <w:rFonts w:eastAsiaTheme="minorEastAsia" w:hint="eastAsia"/>
            <w:lang w:eastAsia="ja-JP"/>
          </w:rPr>
          <w:t xml:space="preserve">the </w:t>
        </w:r>
      </w:ins>
      <w:ins w:id="65" w:author="KDDI_r0" w:date="2024-03-22T14:35:00Z">
        <w:r>
          <w:t>SMF may consider service experience analytics and/or DN Performance analytics per UP</w:t>
        </w:r>
      </w:ins>
      <w:ins w:id="66" w:author="KDDI_r0" w:date="2024-03-25T08:28:00Z">
        <w:r w:rsidR="00E8109B">
          <w:rPr>
            <w:rFonts w:eastAsiaTheme="minorEastAsia" w:hint="eastAsia"/>
            <w:lang w:eastAsia="ja-JP"/>
          </w:rPr>
          <w:t xml:space="preserve"> </w:t>
        </w:r>
      </w:ins>
      <w:ins w:id="67" w:author="KDDI_r0" w:date="2024-03-22T14:35:00Z">
        <w:r>
          <w:t xml:space="preserve">path </w:t>
        </w:r>
        <w:r w:rsidRPr="00E723FC">
          <w:t>before taking any actions</w:t>
        </w:r>
        <w:r>
          <w:t xml:space="preserve"> as defined in TS 23.5</w:t>
        </w:r>
        <w:r w:rsidRPr="00E723FC">
          <w:t>02 [3].</w:t>
        </w:r>
        <w:r>
          <w:t xml:space="preserve"> However, the SMF does not consider </w:t>
        </w:r>
        <w:r w:rsidRPr="00BE1E85">
          <w:rPr>
            <w:rFonts w:cs="Arial"/>
            <w:noProof/>
            <w:lang w:eastAsia="zh-CN"/>
          </w:rPr>
          <w:t>Energy related</w:t>
        </w:r>
        <w:r>
          <w:rPr>
            <w:rFonts w:cs="Arial"/>
            <w:noProof/>
            <w:lang w:eastAsia="zh-CN"/>
          </w:rPr>
          <w:t xml:space="preserve"> information for </w:t>
        </w:r>
        <w:r>
          <w:t>AF influence on traffic routing.</w:t>
        </w:r>
      </w:ins>
    </w:p>
    <w:p w14:paraId="51C27FCB" w14:textId="5B966269" w:rsidR="00AC7E1F" w:rsidRPr="001A65D1" w:rsidRDefault="00855F21" w:rsidP="00AC7E1F">
      <w:pPr>
        <w:rPr>
          <w:ins w:id="68" w:author="KDDI_r0" w:date="2024-03-22T14:39:00Z"/>
          <w:rFonts w:eastAsiaTheme="minorEastAsia"/>
          <w:lang w:eastAsia="ja-JP"/>
        </w:rPr>
      </w:pPr>
      <w:bookmarkStart w:id="69" w:name="_Hlk155190759"/>
      <w:ins w:id="70" w:author="KDDI_r0" w:date="2024-04-01T15:22:00Z">
        <w:r>
          <w:rPr>
            <w:rFonts w:eastAsiaTheme="minorEastAsia" w:hint="eastAsia"/>
            <w:lang w:eastAsia="ja-JP"/>
          </w:rPr>
          <w:t>It</w:t>
        </w:r>
      </w:ins>
      <w:ins w:id="71" w:author="KDDI_r0" w:date="2024-03-22T14:35:00Z">
        <w:r w:rsidR="00AC7E1F" w:rsidRPr="00E228F7">
          <w:rPr>
            <w:rFonts w:eastAsia="Malgun Gothic"/>
            <w:lang w:eastAsia="zh-CN"/>
          </w:rPr>
          <w:t xml:space="preserve"> mainly proposes </w:t>
        </w:r>
        <w:r w:rsidR="00AC7E1F">
          <w:rPr>
            <w:rFonts w:eastAsia="Malgun Gothic"/>
            <w:lang w:eastAsia="zh-CN"/>
          </w:rPr>
          <w:t>how</w:t>
        </w:r>
        <w:r w:rsidR="00AC7E1F">
          <w:rPr>
            <w:lang w:eastAsia="ko-KR"/>
          </w:rPr>
          <w:t xml:space="preserve"> the </w:t>
        </w:r>
        <w:r w:rsidR="00AC7E1F">
          <w:t>Energy-aware</w:t>
        </w:r>
        <w:r w:rsidR="00AC7E1F" w:rsidRPr="00E53872">
          <w:t xml:space="preserve"> </w:t>
        </w:r>
        <w:r w:rsidR="00AC7E1F">
          <w:rPr>
            <w:lang w:eastAsia="ko-KR"/>
          </w:rPr>
          <w:t xml:space="preserve">UP path </w:t>
        </w:r>
      </w:ins>
      <w:ins w:id="72" w:author="KDDI_r0" w:date="2024-04-01T15:21:00Z">
        <w:r>
          <w:rPr>
            <w:rFonts w:eastAsiaTheme="minorEastAsia" w:hint="eastAsia"/>
            <w:lang w:eastAsia="ja-JP"/>
          </w:rPr>
          <w:t>is</w:t>
        </w:r>
      </w:ins>
      <w:ins w:id="73" w:author="KDDI_r0" w:date="2024-03-22T14:35:00Z">
        <w:r w:rsidR="00AC7E1F">
          <w:rPr>
            <w:lang w:eastAsia="ko-KR"/>
          </w:rPr>
          <w:t xml:space="preserve"> adjusted</w:t>
        </w:r>
        <w:r w:rsidR="00AC7E1F">
          <w:rPr>
            <w:rFonts w:eastAsiaTheme="minorEastAsia" w:hint="eastAsia"/>
            <w:lang w:eastAsia="ja-JP"/>
          </w:rPr>
          <w:t xml:space="preserve"> </w:t>
        </w:r>
        <w:r w:rsidR="00AC7E1F">
          <w:rPr>
            <w:lang w:eastAsia="ko-KR"/>
          </w:rPr>
          <w:t xml:space="preserve">based on the </w:t>
        </w:r>
        <w:r w:rsidR="00AC7E1F">
          <w:rPr>
            <w:rFonts w:eastAsiaTheme="minorEastAsia" w:cs="Arial" w:hint="eastAsia"/>
            <w:noProof/>
            <w:lang w:eastAsia="ja-JP"/>
          </w:rPr>
          <w:t>NWDAF</w:t>
        </w:r>
        <w:r w:rsidR="00AC7E1F" w:rsidRPr="00BE1E85">
          <w:rPr>
            <w:rFonts w:cs="Arial"/>
            <w:noProof/>
            <w:lang w:eastAsia="zh-CN"/>
          </w:rPr>
          <w:t xml:space="preserve"> analytics</w:t>
        </w:r>
        <w:r w:rsidR="00AC7E1F" w:rsidRPr="007A776C">
          <w:rPr>
            <w:rFonts w:eastAsia="Malgun Gothic"/>
            <w:lang w:eastAsia="zh-CN"/>
          </w:rPr>
          <w:t>.</w:t>
        </w:r>
      </w:ins>
      <w:bookmarkEnd w:id="69"/>
      <w:ins w:id="74" w:author="KDDI_r0" w:date="2024-03-22T14:52:00Z">
        <w:r w:rsidR="00246D0C">
          <w:rPr>
            <w:rFonts w:eastAsiaTheme="minorEastAsia" w:hint="eastAsia"/>
            <w:lang w:eastAsia="ja-JP"/>
          </w:rPr>
          <w:t xml:space="preserve"> </w:t>
        </w:r>
      </w:ins>
      <w:ins w:id="75" w:author="KDDI_r0" w:date="2024-03-22T14:53:00Z">
        <w:r w:rsidR="00246D0C">
          <w:rPr>
            <w:rFonts w:eastAsiaTheme="minorEastAsia" w:hint="eastAsia"/>
            <w:lang w:eastAsia="ja-JP"/>
          </w:rPr>
          <w:t>For this option, the e</w:t>
        </w:r>
      </w:ins>
      <w:ins w:id="76" w:author="KDDI_r0" w:date="2024-03-22T14:52:00Z">
        <w:r w:rsidR="00246D0C">
          <w:rPr>
            <w:lang w:eastAsia="zh-CN"/>
          </w:rPr>
          <w:t xml:space="preserve">nergy related analytics </w:t>
        </w:r>
      </w:ins>
      <w:ins w:id="77" w:author="KDDI_r0" w:date="2024-03-22T14:58:00Z">
        <w:r w:rsidR="001A65D1">
          <w:rPr>
            <w:rFonts w:eastAsiaTheme="minorEastAsia" w:hint="eastAsia"/>
            <w:lang w:eastAsia="ja-JP"/>
          </w:rPr>
          <w:t>is</w:t>
        </w:r>
      </w:ins>
      <w:ins w:id="78" w:author="KDDI_r0" w:date="2024-03-22T14:52:00Z">
        <w:r w:rsidR="00246D0C">
          <w:rPr>
            <w:lang w:eastAsia="zh-CN"/>
          </w:rPr>
          <w:t xml:space="preserve"> generated by </w:t>
        </w:r>
      </w:ins>
      <w:ins w:id="79" w:author="KDDI_r0" w:date="2024-03-22T14:55:00Z">
        <w:r w:rsidR="00246D0C">
          <w:rPr>
            <w:rFonts w:eastAsiaTheme="minorEastAsia" w:hint="eastAsia"/>
            <w:lang w:eastAsia="ja-JP"/>
          </w:rPr>
          <w:t>the</w:t>
        </w:r>
      </w:ins>
      <w:ins w:id="80" w:author="KDDI_r0" w:date="2024-03-22T14:52:00Z">
        <w:r w:rsidR="00246D0C">
          <w:rPr>
            <w:lang w:eastAsia="zh-CN"/>
          </w:rPr>
          <w:t xml:space="preserve"> </w:t>
        </w:r>
        <w:r w:rsidR="00246D0C" w:rsidRPr="00140E21">
          <w:t>NWDAF</w:t>
        </w:r>
        <w:r w:rsidR="00246D0C">
          <w:t xml:space="preserve"> </w:t>
        </w:r>
      </w:ins>
      <w:ins w:id="81" w:author="KDDI_r0" w:date="2024-03-22T14:53:00Z">
        <w:r w:rsidR="00246D0C">
          <w:rPr>
            <w:rFonts w:eastAsiaTheme="minorEastAsia" w:hint="eastAsia"/>
            <w:lang w:eastAsia="ja-JP"/>
          </w:rPr>
          <w:t>(</w:t>
        </w:r>
        <w:r w:rsidR="00246D0C">
          <w:rPr>
            <w:rFonts w:eastAsia="Malgun Gothic"/>
            <w:lang w:eastAsia="zh-CN"/>
          </w:rPr>
          <w:t xml:space="preserve">e.g. </w:t>
        </w:r>
        <w:r w:rsidR="00246D0C">
          <w:t>EE (</w:t>
        </w:r>
        <w:r w:rsidR="00246D0C" w:rsidRPr="00675F29">
          <w:t>Energy efficienc</w:t>
        </w:r>
        <w:r w:rsidR="00246D0C">
          <w:t>y), EC (</w:t>
        </w:r>
        <w:r w:rsidR="00246D0C" w:rsidRPr="000B1AF2">
          <w:t>Energy Consumption)</w:t>
        </w:r>
        <w:r w:rsidR="00246D0C">
          <w:t xml:space="preserve"> and </w:t>
        </w:r>
        <w:r w:rsidR="00246D0C" w:rsidRPr="00981AB5">
          <w:t>Renewable energy</w:t>
        </w:r>
        <w:r w:rsidR="00246D0C">
          <w:t xml:space="preserve"> ratio</w:t>
        </w:r>
        <w:r w:rsidR="00246D0C">
          <w:rPr>
            <w:rFonts w:eastAsiaTheme="minorEastAsia" w:hint="eastAsia"/>
            <w:lang w:eastAsia="ja-JP"/>
          </w:rPr>
          <w:t>)</w:t>
        </w:r>
      </w:ins>
      <w:ins w:id="82" w:author="KDDI_r0" w:date="2024-03-22T14:54:00Z">
        <w:r w:rsidR="00246D0C">
          <w:rPr>
            <w:rFonts w:eastAsiaTheme="minorEastAsia" w:hint="eastAsia"/>
            <w:lang w:eastAsia="ja-JP"/>
          </w:rPr>
          <w:t xml:space="preserve"> </w:t>
        </w:r>
      </w:ins>
      <w:ins w:id="83" w:author="KDDI_r0" w:date="2024-03-22T14:58:00Z">
        <w:r w:rsidR="001A65D1">
          <w:rPr>
            <w:rFonts w:eastAsiaTheme="minorEastAsia" w:hint="eastAsia"/>
            <w:lang w:eastAsia="ja-JP"/>
          </w:rPr>
          <w:t xml:space="preserve">in </w:t>
        </w:r>
      </w:ins>
      <w:ins w:id="84" w:author="KDDI_r0" w:date="2024-03-22T14:59:00Z">
        <w:r w:rsidR="001A65D1">
          <w:rPr>
            <w:rFonts w:eastAsiaTheme="minorEastAsia" w:hint="eastAsia"/>
            <w:lang w:eastAsia="ja-JP"/>
          </w:rPr>
          <w:t xml:space="preserve">addition to the </w:t>
        </w:r>
        <w:r w:rsidR="001A65D1">
          <w:t xml:space="preserve">service experience analytics and/or </w:t>
        </w:r>
      </w:ins>
      <w:ins w:id="85" w:author="KDDI_r0" w:date="2024-04-01T15:22:00Z">
        <w:r>
          <w:rPr>
            <w:rFonts w:eastAsiaTheme="minorEastAsia" w:hint="eastAsia"/>
            <w:lang w:eastAsia="ja-JP"/>
          </w:rPr>
          <w:t xml:space="preserve">the </w:t>
        </w:r>
      </w:ins>
      <w:ins w:id="86" w:author="KDDI_r0" w:date="2024-03-22T14:59:00Z">
        <w:r w:rsidR="001A65D1">
          <w:t>DN Performance analytics</w:t>
        </w:r>
      </w:ins>
      <w:ins w:id="87" w:author="KDDI_r0" w:date="2024-03-22T15:00:00Z">
        <w:r w:rsidR="001A65D1">
          <w:rPr>
            <w:rFonts w:eastAsiaTheme="minorEastAsia" w:hint="eastAsia"/>
            <w:lang w:eastAsia="ja-JP"/>
          </w:rPr>
          <w:t xml:space="preserve"> and </w:t>
        </w:r>
        <w:r w:rsidR="001A65D1">
          <w:t xml:space="preserve">provided to </w:t>
        </w:r>
        <w:r w:rsidR="001A65D1">
          <w:rPr>
            <w:rFonts w:eastAsiaTheme="minorEastAsia" w:hint="eastAsia"/>
            <w:lang w:eastAsia="ja-JP"/>
          </w:rPr>
          <w:t>the SMF</w:t>
        </w:r>
      </w:ins>
      <w:ins w:id="88" w:author="KDDI_r0" w:date="2024-03-22T14:52:00Z">
        <w:r w:rsidR="00246D0C">
          <w:t xml:space="preserve">. Then, the </w:t>
        </w:r>
      </w:ins>
      <w:ins w:id="89" w:author="KDDI_r0" w:date="2024-03-22T14:55:00Z">
        <w:r w:rsidR="00246D0C">
          <w:rPr>
            <w:rFonts w:eastAsiaTheme="minorEastAsia" w:hint="eastAsia"/>
            <w:lang w:eastAsia="ja-JP"/>
          </w:rPr>
          <w:t>SMF</w:t>
        </w:r>
      </w:ins>
      <w:ins w:id="90" w:author="KDDI_r0" w:date="2024-03-22T14:52:00Z">
        <w:r w:rsidR="00246D0C">
          <w:t xml:space="preserve"> take</w:t>
        </w:r>
      </w:ins>
      <w:ins w:id="91" w:author="KDDI_r0" w:date="2024-03-22T14:55:00Z">
        <w:r w:rsidR="00246D0C">
          <w:rPr>
            <w:rFonts w:eastAsiaTheme="minorEastAsia" w:hint="eastAsia"/>
            <w:lang w:eastAsia="ja-JP"/>
          </w:rPr>
          <w:t>s</w:t>
        </w:r>
      </w:ins>
      <w:ins w:id="92" w:author="KDDI_r0" w:date="2024-03-22T14:52:00Z">
        <w:r w:rsidR="00246D0C">
          <w:t xml:space="preserve"> </w:t>
        </w:r>
      </w:ins>
      <w:ins w:id="93" w:author="KDDI_r0" w:date="2024-03-22T15:01:00Z">
        <w:r w:rsidR="001A65D1" w:rsidRPr="00140E21">
          <w:t>appropriate actions to reconfigure the U</w:t>
        </w:r>
        <w:r w:rsidR="001A65D1">
          <w:t>-P</w:t>
        </w:r>
        <w:r w:rsidR="001A65D1" w:rsidRPr="00140E21">
          <w:t>lane of the PDU Session</w:t>
        </w:r>
        <w:r w:rsidR="001A65D1">
          <w:t>.</w:t>
        </w:r>
      </w:ins>
    </w:p>
    <w:bookmarkEnd w:id="62"/>
    <w:p w14:paraId="207448A7" w14:textId="77777777" w:rsidR="00255A49" w:rsidRDefault="00255A49" w:rsidP="00255A49">
      <w:pPr>
        <w:pStyle w:val="30"/>
        <w:rPr>
          <w:ins w:id="94" w:author="KDDI_r0" w:date="2024-03-18T22:12:00Z"/>
          <w:rFonts w:eastAsiaTheme="minorEastAsia"/>
          <w:lang w:eastAsia="ja-JP"/>
        </w:rPr>
      </w:pPr>
      <w:r>
        <w:t>6.13.3</w:t>
      </w:r>
      <w:r>
        <w:tab/>
        <w:t>Procedures</w:t>
      </w:r>
      <w:bookmarkEnd w:id="43"/>
      <w:bookmarkEnd w:id="44"/>
    </w:p>
    <w:p w14:paraId="52F5BF6C" w14:textId="63049D86" w:rsidR="00A45004" w:rsidRPr="00A45004" w:rsidRDefault="00A45004" w:rsidP="00A45004">
      <w:pPr>
        <w:pStyle w:val="40"/>
        <w:rPr>
          <w:rFonts w:eastAsiaTheme="minorEastAsia"/>
          <w:lang w:eastAsia="ja-JP"/>
        </w:rPr>
      </w:pPr>
      <w:bookmarkStart w:id="95" w:name="_Toc145936110"/>
      <w:bookmarkStart w:id="96" w:name="_Toc51769463"/>
      <w:bookmarkStart w:id="97" w:name="_Toc161043223"/>
      <w:ins w:id="98" w:author="KDDI_r0" w:date="2024-03-18T22:13:00Z">
        <w:r>
          <w:rPr>
            <w:lang w:eastAsia="zh-CN"/>
          </w:rPr>
          <w:t>6</w:t>
        </w:r>
        <w:r>
          <w:t>.</w:t>
        </w:r>
        <w:r>
          <w:rPr>
            <w:lang w:eastAsia="zh-CN"/>
          </w:rPr>
          <w:t>1</w:t>
        </w:r>
      </w:ins>
      <w:ins w:id="99" w:author="KDDI_r0" w:date="2024-04-05T17:53:00Z">
        <w:r w:rsidR="00E30983">
          <w:rPr>
            <w:rFonts w:eastAsiaTheme="minorEastAsia" w:hint="eastAsia"/>
            <w:lang w:eastAsia="ja-JP"/>
          </w:rPr>
          <w:t>3</w:t>
        </w:r>
      </w:ins>
      <w:ins w:id="100" w:author="KDDI_r0" w:date="2024-03-18T22:13:00Z">
        <w:r>
          <w:rPr>
            <w:lang w:eastAsia="zh-CN"/>
          </w:rPr>
          <w:t>.</w:t>
        </w:r>
        <w:r>
          <w:t>3.</w:t>
        </w:r>
        <w:r>
          <w:rPr>
            <w:lang w:eastAsia="zh-CN"/>
          </w:rPr>
          <w:t>1</w:t>
        </w:r>
        <w:r>
          <w:tab/>
        </w:r>
      </w:ins>
      <w:bookmarkEnd w:id="95"/>
      <w:bookmarkEnd w:id="96"/>
      <w:bookmarkEnd w:id="97"/>
      <w:ins w:id="101" w:author="KDDI_r0" w:date="2024-03-22T20:53:00Z">
        <w:r w:rsidR="00607358">
          <w:t>Energy-aware</w:t>
        </w:r>
        <w:r w:rsidR="00607358" w:rsidRPr="00E53872">
          <w:t xml:space="preserve"> </w:t>
        </w:r>
      </w:ins>
      <w:ins w:id="102" w:author="KDDI_r0" w:date="2024-03-22T20:52:00Z">
        <w:r w:rsidR="00607358" w:rsidRPr="00E53872">
          <w:t>U</w:t>
        </w:r>
      </w:ins>
      <w:ins w:id="103" w:author="KDDI_r0" w:date="2024-03-25T08:29:00Z">
        <w:r w:rsidR="00E8109B">
          <w:rPr>
            <w:rFonts w:eastAsiaTheme="minorEastAsia" w:hint="eastAsia"/>
            <w:lang w:eastAsia="ja-JP"/>
          </w:rPr>
          <w:t>P</w:t>
        </w:r>
      </w:ins>
      <w:ins w:id="104" w:author="KDDI_r0" w:date="2024-03-22T20:52:00Z">
        <w:r w:rsidR="00607358" w:rsidRPr="00E53872">
          <w:t xml:space="preserve"> path</w:t>
        </w:r>
        <w:r w:rsidR="00607358">
          <w:rPr>
            <w:rFonts w:eastAsiaTheme="minorEastAsia" w:hint="eastAsia"/>
            <w:lang w:eastAsia="ja-JP"/>
          </w:rPr>
          <w:t xml:space="preserve"> </w:t>
        </w:r>
      </w:ins>
      <w:ins w:id="105" w:author="KDDI_r0" w:date="2024-03-22T20:54:00Z">
        <w:r w:rsidR="00607358">
          <w:t>adjustment</w:t>
        </w:r>
      </w:ins>
      <w:ins w:id="106" w:author="KDDI_r0" w:date="2024-03-22T20:52:00Z">
        <w:r w:rsidR="00607358" w:rsidRPr="00196E73">
          <w:rPr>
            <w:rFonts w:cs="Arial"/>
            <w:noProof/>
            <w:lang w:eastAsia="zh-CN"/>
          </w:rPr>
          <w:t xml:space="preserve"> </w:t>
        </w:r>
        <w:r w:rsidR="00607358" w:rsidRPr="00BE1E85">
          <w:rPr>
            <w:rFonts w:cs="Arial"/>
            <w:noProof/>
            <w:lang w:eastAsia="zh-CN"/>
          </w:rPr>
          <w:t xml:space="preserve">with </w:t>
        </w:r>
        <w:r w:rsidR="00607358">
          <w:rPr>
            <w:rFonts w:eastAsiaTheme="minorEastAsia" w:cs="Arial" w:hint="eastAsia"/>
            <w:noProof/>
            <w:lang w:eastAsia="ja-JP"/>
          </w:rPr>
          <w:t>EECF</w:t>
        </w:r>
      </w:ins>
    </w:p>
    <w:p w14:paraId="2813F1A8" w14:textId="3909B711" w:rsidR="00255A49" w:rsidRPr="00607358" w:rsidRDefault="00255A49" w:rsidP="00255A49">
      <w:pPr>
        <w:rPr>
          <w:rFonts w:eastAsiaTheme="minorEastAsia"/>
          <w:color w:val="000000"/>
          <w:lang w:eastAsia="ja-JP"/>
        </w:rPr>
      </w:pPr>
      <w:r>
        <w:rPr>
          <w:lang w:eastAsia="ko-KR"/>
        </w:rPr>
        <w:t>The procedure depicted in Figure </w:t>
      </w:r>
      <w:r>
        <w:t>6.</w:t>
      </w:r>
      <w:ins w:id="107" w:author="KDDI_r0" w:date="2024-03-22T21:00:00Z">
        <w:r w:rsidR="00607358">
          <w:rPr>
            <w:rFonts w:eastAsiaTheme="minorEastAsia" w:hint="eastAsia"/>
            <w:lang w:eastAsia="ja-JP"/>
          </w:rPr>
          <w:t>13</w:t>
        </w:r>
      </w:ins>
      <w:del w:id="108" w:author="KDDI_r0" w:date="2024-03-22T21:00:00Z">
        <w:r w:rsidDel="00607358">
          <w:delText>x</w:delText>
        </w:r>
      </w:del>
      <w:r>
        <w:t>.3</w:t>
      </w:r>
      <w:ins w:id="109" w:author="KDDI_r0" w:date="2024-03-22T21:00:00Z">
        <w:r w:rsidR="00607358">
          <w:rPr>
            <w:rFonts w:eastAsiaTheme="minorEastAsia" w:hint="eastAsia"/>
            <w:lang w:eastAsia="ja-JP"/>
          </w:rPr>
          <w:t>.1</w:t>
        </w:r>
      </w:ins>
      <w:r>
        <w:rPr>
          <w:lang w:eastAsia="ko-KR"/>
        </w:rPr>
        <w:t xml:space="preserve">-1 describes how the UP paths are adjusted </w:t>
      </w:r>
      <w:ins w:id="110" w:author="KDDI_r0" w:date="2024-03-22T20:58:00Z">
        <w:r w:rsidR="00607358">
          <w:rPr>
            <w:rFonts w:eastAsiaTheme="minorEastAsia" w:hint="eastAsia"/>
            <w:lang w:eastAsia="ja-JP"/>
          </w:rPr>
          <w:t xml:space="preserve">by EECF </w:t>
        </w:r>
      </w:ins>
      <w:r>
        <w:rPr>
          <w:lang w:eastAsia="ko-KR"/>
        </w:rPr>
        <w:t>based on the operator</w:t>
      </w:r>
      <w:del w:id="111" w:author="KDDI_r0" w:date="2024-03-25T08:19:00Z">
        <w:r w:rsidDel="00E8109B">
          <w:rPr>
            <w:lang w:eastAsia="ko-KR"/>
          </w:rPr>
          <w:delText>'</w:delText>
        </w:r>
      </w:del>
      <w:ins w:id="112" w:author="KDDI_r0" w:date="2024-03-25T08:19:00Z">
        <w:r w:rsidR="00E8109B">
          <w:rPr>
            <w:lang w:eastAsia="ko-KR"/>
          </w:rPr>
          <w:t>’</w:t>
        </w:r>
      </w:ins>
      <w:r>
        <w:rPr>
          <w:lang w:eastAsia="ko-KR"/>
        </w:rPr>
        <w:t>s policy.</w:t>
      </w:r>
    </w:p>
    <w:p w14:paraId="202A7C58" w14:textId="77777777" w:rsidR="00255A49" w:rsidRDefault="00255A49" w:rsidP="00255A49">
      <w:pPr>
        <w:pStyle w:val="TH"/>
        <w:rPr>
          <w:lang w:eastAsia="ja-JP"/>
        </w:rPr>
      </w:pPr>
      <w:r w:rsidRPr="006E1308">
        <w:rPr>
          <w:rFonts w:eastAsiaTheme="minorEastAsia"/>
        </w:rPr>
        <w:object w:dxaOrig="9620" w:dyaOrig="4710" w14:anchorId="5F5A2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34.55pt" o:ole="">
            <v:imagedata r:id="rId8" o:title=""/>
          </v:shape>
          <o:OLEObject Type="Embed" ProgID="Visio.Drawing.15" ShapeID="_x0000_i1025" DrawAspect="Content" ObjectID="_1773844910" r:id="rId9"/>
        </w:object>
      </w:r>
    </w:p>
    <w:p w14:paraId="18F10C4B" w14:textId="7A094761" w:rsidR="00255A49" w:rsidRPr="00607358" w:rsidRDefault="00255A49" w:rsidP="00255A49">
      <w:pPr>
        <w:pStyle w:val="TF"/>
        <w:rPr>
          <w:rFonts w:eastAsiaTheme="minorEastAsia"/>
          <w:lang w:eastAsia="ja-JP"/>
        </w:rPr>
      </w:pPr>
      <w:bookmarkStart w:id="113" w:name="_CRFigure4_16_15_2_11"/>
      <w:r>
        <w:t xml:space="preserve">Figure </w:t>
      </w:r>
      <w:bookmarkEnd w:id="113"/>
      <w:r>
        <w:t>6.13.3</w:t>
      </w:r>
      <w:ins w:id="114" w:author="KDDI_r0" w:date="2024-03-18T22:16:00Z">
        <w:r w:rsidR="00A45004">
          <w:rPr>
            <w:rFonts w:eastAsiaTheme="minorEastAsia" w:hint="eastAsia"/>
            <w:lang w:eastAsia="ja-JP"/>
          </w:rPr>
          <w:t>.1</w:t>
        </w:r>
      </w:ins>
      <w:r>
        <w:rPr>
          <w:lang w:eastAsia="ko-KR"/>
        </w:rPr>
        <w:t>-1</w:t>
      </w:r>
      <w:r>
        <w:t xml:space="preserve">: </w:t>
      </w:r>
      <w:ins w:id="115" w:author="KDDI_r0" w:date="2024-03-22T20:56:00Z">
        <w:r w:rsidR="00607358">
          <w:rPr>
            <w:rFonts w:eastAsiaTheme="minorEastAsia" w:hint="eastAsia"/>
            <w:lang w:eastAsia="ja-JP"/>
          </w:rPr>
          <w:t xml:space="preserve">Procedure for </w:t>
        </w:r>
      </w:ins>
      <w:r>
        <w:t>Energy-aware user plane path adjustment</w:t>
      </w:r>
      <w:ins w:id="116" w:author="KDDI_r0" w:date="2024-03-22T20:57:00Z">
        <w:r w:rsidR="00607358">
          <w:rPr>
            <w:rFonts w:eastAsiaTheme="minorEastAsia" w:hint="eastAsia"/>
            <w:lang w:eastAsia="ja-JP"/>
          </w:rPr>
          <w:t xml:space="preserve"> with EECF</w:t>
        </w:r>
      </w:ins>
    </w:p>
    <w:p w14:paraId="7271684B" w14:textId="2C2DA3CE" w:rsidR="00255A49" w:rsidRDefault="00255A49" w:rsidP="0033258C">
      <w:pPr>
        <w:pStyle w:val="B1"/>
      </w:pPr>
      <w:r>
        <w:t>1.</w:t>
      </w:r>
      <w:r>
        <w:tab/>
        <w:t>The EECF subscribes to the operator's energy policy configured in the OAM. The policy determines the importance of different energy-related criteria/aspects e.g. energy efficiency, carbon emission, etc.</w:t>
      </w:r>
    </w:p>
    <w:p w14:paraId="03BAF74A" w14:textId="70D75762" w:rsidR="00255A49" w:rsidRDefault="00255A49" w:rsidP="00255A49">
      <w:pPr>
        <w:pStyle w:val="EditorsNote"/>
      </w:pPr>
      <w:r>
        <w:t>Editor's note:</w:t>
      </w:r>
      <w:r>
        <w:tab/>
        <w:t>The details of the operator's policies are FFS.</w:t>
      </w:r>
    </w:p>
    <w:p w14:paraId="36AD970B" w14:textId="77777777" w:rsidR="00255A49" w:rsidRDefault="00255A49" w:rsidP="00255A49">
      <w:pPr>
        <w:pStyle w:val="B1"/>
      </w:pPr>
      <w:r>
        <w:t>2.</w:t>
      </w:r>
      <w:r>
        <w:tab/>
        <w:t>The EECF subscribes to the energy-related information of the deployed UPFs in the network which are collected by OAM.</w:t>
      </w:r>
    </w:p>
    <w:p w14:paraId="3C884D93" w14:textId="10402D49" w:rsidR="00255A49" w:rsidRDefault="00255A49" w:rsidP="00255A49">
      <w:pPr>
        <w:pStyle w:val="EditorsNote"/>
      </w:pPr>
      <w:r>
        <w:t>Editor's note:</w:t>
      </w:r>
      <w:r>
        <w:tab/>
        <w:t>Whether and how to collect information related to carbon emissions and renewable energy of NFs are FFS.</w:t>
      </w:r>
    </w:p>
    <w:p w14:paraId="5414CC4E" w14:textId="77777777" w:rsidR="00255A49" w:rsidRDefault="00255A49" w:rsidP="00255A49">
      <w:pPr>
        <w:pStyle w:val="B1"/>
      </w:pPr>
      <w:r>
        <w:lastRenderedPageBreak/>
        <w:t>3a.</w:t>
      </w:r>
      <w:r>
        <w:tab/>
        <w:t>The EECF subscribes to the NF load information stored in NRF.</w:t>
      </w:r>
    </w:p>
    <w:p w14:paraId="3CEEA640" w14:textId="77777777" w:rsidR="00255A49" w:rsidRDefault="00255A49" w:rsidP="00255A49">
      <w:pPr>
        <w:pStyle w:val="B1"/>
      </w:pPr>
      <w:r>
        <w:t>3b.</w:t>
      </w:r>
      <w:r>
        <w:tab/>
        <w:t>The EECF may optionally subscribe to some NWDAF analytics (e.g. NF load analytics and energy analytics).</w:t>
      </w:r>
    </w:p>
    <w:p w14:paraId="2A6CBDE4" w14:textId="228BA866" w:rsidR="00255A49" w:rsidRDefault="00255A49" w:rsidP="00255A49">
      <w:pPr>
        <w:pStyle w:val="B1"/>
      </w:pPr>
      <w:r>
        <w:t>4.</w:t>
      </w:r>
      <w:r>
        <w:tab/>
        <w:t>The EECF receives a trigger (e.g. expiration of a periodic timer or a notify of the subscribed information in steps 1-3) to adjust UP paths. The trigger may be PDU/UE specific. For example, in the periodic triggers, EECF periodically assess the current energy information of the UPFs and then selects some PDUs (according to its internal optimization process) to reroute in order to improve energy goal specified by the operator. If a tigger is because of the changes in the energy-related information of a UPF, ECCF may only consider the PDU sessions using the UPF. If the trigger is because of the change of operator's policy in a specific area, the EECF may only consider PDU sessions of the UEs in that area.</w:t>
      </w:r>
    </w:p>
    <w:p w14:paraId="28BDA919" w14:textId="0916058A" w:rsidR="00255A49" w:rsidRDefault="00255A49" w:rsidP="00255A49">
      <w:pPr>
        <w:pStyle w:val="EditorsNote"/>
      </w:pPr>
      <w:r>
        <w:t>Editor's note:</w:t>
      </w:r>
      <w:r>
        <w:tab/>
        <w:t>The list of triggers and updating the procedure accordingly are FFS.</w:t>
      </w:r>
    </w:p>
    <w:p w14:paraId="0F0CF2AF" w14:textId="77777777" w:rsidR="00255A49" w:rsidRDefault="00255A49" w:rsidP="00255A49">
      <w:pPr>
        <w:pStyle w:val="B1"/>
      </w:pPr>
      <w:r>
        <w:t>5.</w:t>
      </w:r>
      <w:r>
        <w:tab/>
        <w:t>The EECF gets the information of PDU sessions and their corresponding UPFs from the SMF. Based on these information, EECF identifies the user plane path of (a subset of) PDU sessions, i.e. a chain of UPFs interconnected via N9 interfaces handling the traffic of the PDU session.</w:t>
      </w:r>
    </w:p>
    <w:p w14:paraId="7EC6EBCD" w14:textId="31A161B4" w:rsidR="00255A49" w:rsidRDefault="00255A49" w:rsidP="00255A49">
      <w:pPr>
        <w:pStyle w:val="B1"/>
      </w:pPr>
      <w:r>
        <w:t>6.</w:t>
      </w:r>
      <w:r>
        <w:tab/>
        <w:t>Based on the information that the EECF collected in steps 1-5, it knows the current status of the user plane of the 5GC from the energy point of view including the status of the UPFs in the network, the current UP path of PDU sessions and operator's objective for energy. It formulates an optimization problem aiming to achieve the operator's goal. The solution of this problem is the adjustment of the UP paths in 5GC in such a way that the steering N9 traffic through the paths optimizes the operator objective on energy. In this procedure, it may optionally consider the future condition of the network via the analytics provided by NWDAF. And then performs steps 7-11 for each UP path.</w:t>
      </w:r>
    </w:p>
    <w:p w14:paraId="30511B93" w14:textId="77777777" w:rsidR="00255A49" w:rsidRDefault="00255A49" w:rsidP="00255A49">
      <w:pPr>
        <w:pStyle w:val="NO"/>
      </w:pPr>
      <w:r>
        <w:t>NOTE 1:</w:t>
      </w:r>
      <w:r>
        <w:tab/>
        <w:t>Based on its internal logic, EECF may only consider a subset of PDU sessions (e.g. high bandwidth sessions) in the path optimization process.</w:t>
      </w:r>
    </w:p>
    <w:p w14:paraId="329B92DF" w14:textId="172E0E0F" w:rsidR="00255A49" w:rsidRDefault="00255A49" w:rsidP="00255A49">
      <w:pPr>
        <w:pStyle w:val="NO"/>
      </w:pPr>
      <w:r>
        <w:t>NOTE 2:</w:t>
      </w:r>
      <w:r>
        <w:tab/>
        <w:t>It is the internal logic of EECF to adjust UP paths in such way that optimize the criteria which are specified by the operator's policy.</w:t>
      </w:r>
    </w:p>
    <w:p w14:paraId="155E3EE5" w14:textId="77777777" w:rsidR="00255A49" w:rsidRDefault="00255A49" w:rsidP="00255A49">
      <w:pPr>
        <w:pStyle w:val="B1"/>
      </w:pPr>
      <w:r>
        <w:t>7.</w:t>
      </w:r>
      <w:r>
        <w:tab/>
        <w:t>The EECF configures the UP paths via Nsmf_N9TrafficSteeringPolicy service operation where a unique ID is assigned to each path as N9 Traffic Steering policy ID.</w:t>
      </w:r>
    </w:p>
    <w:p w14:paraId="5B9F8E6A" w14:textId="77777777" w:rsidR="00255A49" w:rsidRDefault="00255A49" w:rsidP="00255A49">
      <w:pPr>
        <w:pStyle w:val="B1"/>
      </w:pPr>
      <w:r>
        <w:t>8.</w:t>
      </w:r>
      <w:r>
        <w:tab/>
        <w:t>The EECF determines a set of PDU sessions need to be rerouted according to the outcome of the optimization process. The optimization process also specifies the UP path of the PDU session. Then via Npcf_TrafficPathInfluence, EECF asks from PCF to derive PCC rules for this set of PDU sessions (specified by the traffic description input parameter of this service operation) to use the specified UP path (specified by the N9 Traffic Steering Policy reference input parameter of this service operation).</w:t>
      </w:r>
    </w:p>
    <w:p w14:paraId="13274D54" w14:textId="5CDE1CDB" w:rsidR="00255A49" w:rsidRDefault="00255A49" w:rsidP="00255A49">
      <w:pPr>
        <w:pStyle w:val="EditorsNote"/>
      </w:pPr>
      <w:r>
        <w:t>Editor's note:</w:t>
      </w:r>
      <w:r>
        <w:tab/>
        <w:t>Determination of PDU sessions to be rerouted and mapping between PDU sessions and traffic steering policies are FFS.</w:t>
      </w:r>
    </w:p>
    <w:p w14:paraId="65CE5AAB" w14:textId="5005DB5E" w:rsidR="00255A49" w:rsidRDefault="00255A49" w:rsidP="00255A49">
      <w:pPr>
        <w:pStyle w:val="B1"/>
      </w:pPr>
      <w:r>
        <w:t>9.</w:t>
      </w:r>
      <w:r>
        <w:tab/>
        <w:t>PCF takes the EECF's request into account besides other parameters influence N9 traffic steering (e.g. delay) and drives the corresponding PCC rules wherein the N9 traffic steering policy which should be applied for the specified traffic is determined a field of the rules.</w:t>
      </w:r>
    </w:p>
    <w:p w14:paraId="38793314" w14:textId="77777777" w:rsidR="00255A49" w:rsidRDefault="00255A49" w:rsidP="00255A49">
      <w:pPr>
        <w:pStyle w:val="B1"/>
      </w:pPr>
      <w:r>
        <w:t>10.</w:t>
      </w:r>
      <w:r>
        <w:tab/>
        <w:t>PCF sends the PCC rules via Npcf_SMPolicyControl_UpdateNotify to the SMF.</w:t>
      </w:r>
    </w:p>
    <w:p w14:paraId="1CA961C1" w14:textId="77777777" w:rsidR="00255A49" w:rsidRDefault="00255A49" w:rsidP="00255A49">
      <w:pPr>
        <w:pStyle w:val="B1"/>
        <w:rPr>
          <w:ins w:id="117" w:author="KDDI_r0" w:date="2024-03-18T22:13:00Z"/>
          <w:rFonts w:eastAsiaTheme="minorEastAsia"/>
          <w:lang w:eastAsia="ja-JP"/>
        </w:rPr>
      </w:pPr>
      <w:r>
        <w:t>11.</w:t>
      </w:r>
      <w:r>
        <w:tab/>
        <w:t>SMF configures the UPFs through N4 interface to implement the N9 traffic steering policy specified in the PCC rule. In the case of changing the PSA UPF of a PDU session, procedures described in clause 4.3.5 of TS 23.502 [3] are used to update the PDU session.</w:t>
      </w:r>
    </w:p>
    <w:p w14:paraId="6A7920EF" w14:textId="6C57071B" w:rsidR="007B4162" w:rsidRPr="00196E73" w:rsidRDefault="007B4162" w:rsidP="007B4162">
      <w:pPr>
        <w:pStyle w:val="40"/>
        <w:rPr>
          <w:ins w:id="118" w:author="KDDI_r0" w:date="2024-03-22T15:09:00Z"/>
          <w:rFonts w:eastAsiaTheme="minorEastAsia"/>
          <w:lang w:eastAsia="ja-JP"/>
        </w:rPr>
      </w:pPr>
      <w:ins w:id="119" w:author="KDDI_r0" w:date="2024-03-22T15:09:00Z">
        <w:r>
          <w:rPr>
            <w:lang w:eastAsia="zh-CN"/>
          </w:rPr>
          <w:t>6</w:t>
        </w:r>
        <w:r>
          <w:t>.</w:t>
        </w:r>
        <w:r>
          <w:rPr>
            <w:lang w:eastAsia="zh-CN"/>
          </w:rPr>
          <w:t>1</w:t>
        </w:r>
      </w:ins>
      <w:ins w:id="120" w:author="KDDI_r0" w:date="2024-04-04T21:43:00Z">
        <w:r w:rsidR="00140188">
          <w:rPr>
            <w:rFonts w:eastAsiaTheme="minorEastAsia" w:hint="eastAsia"/>
            <w:lang w:eastAsia="ja-JP"/>
          </w:rPr>
          <w:t>3</w:t>
        </w:r>
      </w:ins>
      <w:ins w:id="121" w:author="KDDI_r0" w:date="2024-03-22T15:09:00Z">
        <w:r>
          <w:rPr>
            <w:lang w:eastAsia="zh-CN"/>
          </w:rPr>
          <w:t>.</w:t>
        </w:r>
        <w:r>
          <w:t>3.</w:t>
        </w:r>
        <w:r>
          <w:rPr>
            <w:rFonts w:eastAsiaTheme="minorEastAsia" w:hint="eastAsia"/>
            <w:lang w:eastAsia="ja-JP"/>
          </w:rPr>
          <w:t>2</w:t>
        </w:r>
        <w:r>
          <w:tab/>
          <w:t>Energy-aware</w:t>
        </w:r>
        <w:r w:rsidRPr="00E53872">
          <w:t xml:space="preserve"> UP path</w:t>
        </w:r>
        <w:r>
          <w:rPr>
            <w:rFonts w:eastAsiaTheme="minorEastAsia" w:hint="eastAsia"/>
            <w:lang w:eastAsia="ja-JP"/>
          </w:rPr>
          <w:t xml:space="preserve"> </w:t>
        </w:r>
        <w:r>
          <w:t>adjustment</w:t>
        </w:r>
        <w:r w:rsidRPr="00196E73">
          <w:rPr>
            <w:rFonts w:cs="Arial"/>
            <w:noProof/>
            <w:lang w:eastAsia="zh-CN"/>
          </w:rPr>
          <w:t xml:space="preserve"> </w:t>
        </w:r>
        <w:r w:rsidRPr="00BE1E85">
          <w:rPr>
            <w:rFonts w:cs="Arial"/>
            <w:noProof/>
            <w:lang w:eastAsia="zh-CN"/>
          </w:rPr>
          <w:t xml:space="preserve">with </w:t>
        </w:r>
        <w:r>
          <w:rPr>
            <w:rFonts w:eastAsiaTheme="minorEastAsia" w:cs="Arial" w:hint="eastAsia"/>
            <w:noProof/>
            <w:lang w:eastAsia="ja-JP"/>
          </w:rPr>
          <w:t>NWDAF</w:t>
        </w:r>
        <w:r w:rsidRPr="00BE1E85">
          <w:rPr>
            <w:rFonts w:cs="Arial"/>
            <w:noProof/>
            <w:lang w:eastAsia="zh-CN"/>
          </w:rPr>
          <w:t xml:space="preserve"> analytics</w:t>
        </w:r>
      </w:ins>
    </w:p>
    <w:p w14:paraId="43F1529B" w14:textId="690DD5B5" w:rsidR="007B4162" w:rsidRPr="00607358" w:rsidRDefault="007B4162" w:rsidP="007B4162">
      <w:pPr>
        <w:rPr>
          <w:ins w:id="122" w:author="KDDI_r0" w:date="2024-03-22T15:09:00Z"/>
          <w:rFonts w:eastAsiaTheme="minorEastAsia"/>
          <w:color w:val="000000"/>
          <w:lang w:eastAsia="ja-JP"/>
        </w:rPr>
      </w:pPr>
      <w:ins w:id="123" w:author="KDDI_r0" w:date="2024-03-22T15:09:00Z">
        <w:r>
          <w:rPr>
            <w:lang w:eastAsia="ko-KR"/>
          </w:rPr>
          <w:t>The procedure depicted in Figure </w:t>
        </w:r>
        <w:r>
          <w:t>6.</w:t>
        </w:r>
        <w:r>
          <w:rPr>
            <w:rFonts w:eastAsiaTheme="minorEastAsia" w:hint="eastAsia"/>
            <w:lang w:eastAsia="ja-JP"/>
          </w:rPr>
          <w:t>13</w:t>
        </w:r>
        <w:r>
          <w:t>.3</w:t>
        </w:r>
        <w:r>
          <w:rPr>
            <w:rFonts w:eastAsiaTheme="minorEastAsia" w:hint="eastAsia"/>
            <w:lang w:eastAsia="ja-JP"/>
          </w:rPr>
          <w:t>.2</w:t>
        </w:r>
        <w:r>
          <w:rPr>
            <w:lang w:eastAsia="ko-KR"/>
          </w:rPr>
          <w:t xml:space="preserve">-1 describes how the </w:t>
        </w:r>
        <w:r>
          <w:t>Energy-aware</w:t>
        </w:r>
        <w:r w:rsidRPr="00E53872">
          <w:t xml:space="preserve"> </w:t>
        </w:r>
        <w:r>
          <w:rPr>
            <w:lang w:eastAsia="ko-KR"/>
          </w:rPr>
          <w:t>UP path are adjusted</w:t>
        </w:r>
        <w:r>
          <w:rPr>
            <w:rFonts w:eastAsiaTheme="minorEastAsia" w:hint="eastAsia"/>
            <w:lang w:eastAsia="ja-JP"/>
          </w:rPr>
          <w:t xml:space="preserve"> </w:t>
        </w:r>
        <w:r>
          <w:rPr>
            <w:lang w:eastAsia="ko-KR"/>
          </w:rPr>
          <w:t xml:space="preserve">based on the </w:t>
        </w:r>
        <w:r>
          <w:rPr>
            <w:rFonts w:eastAsiaTheme="minorEastAsia" w:cs="Arial" w:hint="eastAsia"/>
            <w:noProof/>
            <w:lang w:eastAsia="ja-JP"/>
          </w:rPr>
          <w:t>NWDAF</w:t>
        </w:r>
        <w:r w:rsidRPr="00BE1E85">
          <w:rPr>
            <w:rFonts w:cs="Arial"/>
            <w:noProof/>
            <w:lang w:eastAsia="zh-CN"/>
          </w:rPr>
          <w:t xml:space="preserve"> analytics</w:t>
        </w:r>
        <w:r>
          <w:rPr>
            <w:lang w:eastAsia="ko-KR"/>
          </w:rPr>
          <w:t>.</w:t>
        </w:r>
      </w:ins>
    </w:p>
    <w:p w14:paraId="1BFADFB9" w14:textId="75AC0014" w:rsidR="007B4162" w:rsidRPr="0080629B" w:rsidRDefault="008127B7" w:rsidP="007B4162">
      <w:pPr>
        <w:jc w:val="center"/>
        <w:rPr>
          <w:ins w:id="124" w:author="KDDI_r0" w:date="2024-03-22T15:09:00Z"/>
          <w:rFonts w:eastAsia="Malgun Gothic"/>
          <w:lang w:eastAsia="ko-KR"/>
        </w:rPr>
      </w:pPr>
      <w:ins w:id="125" w:author="KDDI_r0" w:date="2024-03-22T15:09:00Z">
        <w:r>
          <w:object w:dxaOrig="8329" w:dyaOrig="8652" w14:anchorId="48511AAC">
            <v:shape id="_x0000_i1026" type="#_x0000_t75" style="width:441.25pt;height:458.75pt" o:ole="">
              <v:imagedata r:id="rId10" o:title=""/>
            </v:shape>
            <o:OLEObject Type="Embed" ProgID="Visio.Drawing.15" ShapeID="_x0000_i1026" DrawAspect="Content" ObjectID="_1773844911" r:id="rId11"/>
          </w:object>
        </w:r>
      </w:ins>
    </w:p>
    <w:p w14:paraId="026586C4" w14:textId="7FD7A29B" w:rsidR="007B4162" w:rsidRDefault="007B4162" w:rsidP="007B4162">
      <w:pPr>
        <w:pStyle w:val="TF"/>
        <w:rPr>
          <w:ins w:id="126" w:author="KDDI_r0" w:date="2024-03-22T15:09:00Z"/>
          <w:rFonts w:cs="Arial"/>
          <w:noProof/>
          <w:lang w:eastAsia="zh-CN"/>
        </w:rPr>
      </w:pPr>
      <w:ins w:id="127" w:author="KDDI_r0" w:date="2024-03-22T15:09:00Z">
        <w:r w:rsidRPr="00E228F7">
          <w:rPr>
            <w:rFonts w:eastAsia="DengXian"/>
          </w:rPr>
          <w:t>Figure 6.</w:t>
        </w:r>
        <w:r>
          <w:rPr>
            <w:rFonts w:eastAsiaTheme="minorEastAsia" w:hint="eastAsia"/>
            <w:lang w:eastAsia="ja-JP"/>
          </w:rPr>
          <w:t>13</w:t>
        </w:r>
        <w:r w:rsidRPr="00E228F7">
          <w:rPr>
            <w:rFonts w:eastAsia="DengXian"/>
          </w:rPr>
          <w:t>.</w:t>
        </w:r>
        <w:r>
          <w:rPr>
            <w:rFonts w:eastAsia="DengXian"/>
          </w:rPr>
          <w:t>3</w:t>
        </w:r>
        <w:r w:rsidRPr="00E228F7">
          <w:rPr>
            <w:rFonts w:eastAsia="DengXian"/>
          </w:rPr>
          <w:t>-</w:t>
        </w:r>
      </w:ins>
      <w:ins w:id="128" w:author="KDDI_r0" w:date="2024-04-05T17:54:00Z">
        <w:r w:rsidR="00E30983">
          <w:rPr>
            <w:rFonts w:eastAsia="游明朝" w:hint="eastAsia"/>
            <w:lang w:eastAsia="ja-JP"/>
          </w:rPr>
          <w:t>2</w:t>
        </w:r>
      </w:ins>
      <w:ins w:id="129" w:author="KDDI_r0" w:date="2024-03-22T15:09:00Z">
        <w:r>
          <w:rPr>
            <w:rFonts w:eastAsia="游明朝" w:hint="eastAsia"/>
            <w:lang w:eastAsia="ja-JP"/>
          </w:rPr>
          <w:t>-</w:t>
        </w:r>
      </w:ins>
      <w:ins w:id="130" w:author="KDDI_r0" w:date="2024-04-05T17:54:00Z">
        <w:r w:rsidR="00E30983">
          <w:rPr>
            <w:rFonts w:eastAsia="游明朝" w:hint="eastAsia"/>
            <w:lang w:eastAsia="ja-JP"/>
          </w:rPr>
          <w:t>1</w:t>
        </w:r>
      </w:ins>
      <w:ins w:id="131" w:author="KDDI_r0" w:date="2024-03-22T15:09:00Z">
        <w:r w:rsidRPr="00E228F7">
          <w:rPr>
            <w:rFonts w:eastAsia="DengXian"/>
          </w:rPr>
          <w:t xml:space="preserve">: Procedure for </w:t>
        </w:r>
        <w:r>
          <w:t>Energy-aware</w:t>
        </w:r>
        <w:r w:rsidRPr="00BE1E85">
          <w:rPr>
            <w:rFonts w:cs="Arial" w:hint="eastAsia"/>
            <w:noProof/>
            <w:lang w:eastAsia="zh-CN"/>
          </w:rPr>
          <w:t xml:space="preserve"> UP path </w:t>
        </w:r>
        <w:r>
          <w:t>adjustment</w:t>
        </w:r>
        <w:r w:rsidRPr="00BE1E85">
          <w:rPr>
            <w:rFonts w:cs="Arial"/>
            <w:noProof/>
            <w:lang w:eastAsia="zh-CN"/>
          </w:rPr>
          <w:t xml:space="preserve"> with</w:t>
        </w:r>
        <w:r>
          <w:rPr>
            <w:rFonts w:eastAsiaTheme="minorEastAsia" w:cs="Arial" w:hint="eastAsia"/>
            <w:noProof/>
            <w:lang w:eastAsia="ja-JP"/>
          </w:rPr>
          <w:t xml:space="preserve"> NWDAF</w:t>
        </w:r>
        <w:r w:rsidRPr="00BE1E85">
          <w:rPr>
            <w:rFonts w:cs="Arial"/>
            <w:noProof/>
            <w:lang w:eastAsia="zh-CN"/>
          </w:rPr>
          <w:t xml:space="preserve"> analytics</w:t>
        </w:r>
      </w:ins>
    </w:p>
    <w:p w14:paraId="0BEFB66B" w14:textId="31E0CC5A" w:rsidR="007B4162" w:rsidRPr="00196E73" w:rsidRDefault="007B4162" w:rsidP="007B4162">
      <w:pPr>
        <w:rPr>
          <w:ins w:id="132" w:author="KDDI_r0" w:date="2024-03-22T15:09:00Z"/>
          <w:rFonts w:eastAsiaTheme="minorEastAsia"/>
          <w:lang w:eastAsia="ja-JP"/>
        </w:rPr>
      </w:pPr>
      <w:bookmarkStart w:id="133" w:name="_Hlk155117702"/>
      <w:ins w:id="134" w:author="KDDI_r0" w:date="2024-03-22T15:09:00Z">
        <w:r w:rsidRPr="004E0E82">
          <w:rPr>
            <w:rFonts w:eastAsia="Malgun Gothic"/>
            <w:lang w:eastAsia="zh-CN"/>
          </w:rPr>
          <w:t>The procedure descr</w:t>
        </w:r>
        <w:r w:rsidRPr="00E53872">
          <w:rPr>
            <w:rFonts w:eastAsia="Malgun Gothic"/>
            <w:lang w:eastAsia="zh-CN"/>
          </w:rPr>
          <w:t>ibed in this clause</w:t>
        </w:r>
        <w:r w:rsidRPr="00E53872">
          <w:rPr>
            <w:rFonts w:ascii="游明朝" w:eastAsia="游明朝" w:hAnsi="游明朝"/>
            <w:lang w:eastAsia="ja-JP"/>
          </w:rPr>
          <w:t xml:space="preserve"> </w:t>
        </w:r>
        <w:r w:rsidRPr="00E53872">
          <w:rPr>
            <w:rFonts w:eastAsia="Malgun Gothic"/>
            <w:lang w:eastAsia="zh-CN"/>
          </w:rPr>
          <w:t xml:space="preserve">is based on the </w:t>
        </w:r>
        <w:r w:rsidRPr="00E53872">
          <w:rPr>
            <w:rFonts w:cs="Arial" w:hint="eastAsia"/>
            <w:noProof/>
            <w:lang w:eastAsia="zh-CN"/>
          </w:rPr>
          <w:t>UP path relocation</w:t>
        </w:r>
        <w:r w:rsidRPr="00E53872">
          <w:rPr>
            <w:rFonts w:cs="Arial"/>
            <w:noProof/>
            <w:lang w:eastAsia="zh-CN"/>
          </w:rPr>
          <w:t xml:space="preserve"> </w:t>
        </w:r>
        <w:r w:rsidRPr="00E53872">
          <w:rPr>
            <w:rFonts w:eastAsia="Malgun Gothic"/>
            <w:lang w:eastAsia="zh-CN"/>
          </w:rPr>
          <w:t xml:space="preserve">as defined in </w:t>
        </w:r>
        <w:r w:rsidRPr="00E53872">
          <w:t>clause 4.3.6.2 and clause 4.3.6.3 of TS 23.502[3]</w:t>
        </w:r>
        <w:r w:rsidRPr="00E53872">
          <w:rPr>
            <w:rFonts w:eastAsia="Malgun Gothic"/>
            <w:lang w:eastAsia="zh-CN"/>
          </w:rPr>
          <w:t>.</w:t>
        </w:r>
      </w:ins>
    </w:p>
    <w:bookmarkEnd w:id="133"/>
    <w:p w14:paraId="0635D69B" w14:textId="7F7D9DB5" w:rsidR="007B4162" w:rsidRDefault="007B4162" w:rsidP="007B4162">
      <w:pPr>
        <w:ind w:left="284" w:hanging="284"/>
        <w:rPr>
          <w:ins w:id="135" w:author="KDDI_r0" w:date="2024-03-22T15:09:00Z"/>
          <w:noProof/>
          <w:lang w:eastAsia="zh-CN"/>
        </w:rPr>
      </w:pPr>
      <w:ins w:id="136" w:author="KDDI_r0" w:date="2024-03-22T15:09:00Z">
        <w:r>
          <w:t>1.</w:t>
        </w:r>
        <w:r>
          <w:tab/>
        </w:r>
        <w:r w:rsidRPr="00E53872">
          <w:t>The AF invokes a Nnef_TrafficInfluence_Create service operation as defined in clause</w:t>
        </w:r>
      </w:ins>
      <w:ins w:id="137" w:author="KDDI_r0" w:date="2024-04-01T15:30:00Z">
        <w:r w:rsidR="008127B7" w:rsidRPr="00E53872">
          <w:t> </w:t>
        </w:r>
      </w:ins>
      <w:ins w:id="138" w:author="KDDI_r0" w:date="2024-03-22T15:09:00Z">
        <w:r w:rsidRPr="00E53872">
          <w:t xml:space="preserve">4.3.6.2 of </w:t>
        </w:r>
        <w:bookmarkStart w:id="139" w:name="_Hlk155117949"/>
        <w:r w:rsidRPr="00E53872">
          <w:t>TS 23.502[3]</w:t>
        </w:r>
        <w:bookmarkEnd w:id="139"/>
        <w:r w:rsidRPr="00E53872">
          <w:t>. The request may contain DNAI and</w:t>
        </w:r>
        <w:r>
          <w:t xml:space="preserve"> one of following </w:t>
        </w:r>
        <w:r w:rsidRPr="00CE5809">
          <w:t xml:space="preserve">Energy </w:t>
        </w:r>
        <w:r>
          <w:t>C</w:t>
        </w:r>
        <w:r w:rsidRPr="00927CC8">
          <w:rPr>
            <w:lang w:eastAsia="zh-CN"/>
          </w:rPr>
          <w:t>riteria</w:t>
        </w:r>
        <w:r>
          <w:rPr>
            <w:noProof/>
            <w:lang w:eastAsia="zh-CN"/>
          </w:rPr>
          <w:t>:</w:t>
        </w:r>
      </w:ins>
    </w:p>
    <w:p w14:paraId="5A76B776" w14:textId="77777777" w:rsidR="007B4162" w:rsidRDefault="007B4162" w:rsidP="007B4162">
      <w:pPr>
        <w:pStyle w:val="B1"/>
        <w:rPr>
          <w:ins w:id="140" w:author="KDDI_r0" w:date="2024-03-22T15:09:00Z"/>
        </w:rPr>
      </w:pPr>
      <w:ins w:id="141" w:author="KDDI_r0" w:date="2024-03-22T15:09:00Z">
        <w:r w:rsidRPr="00404DF5">
          <w:t>‐</w:t>
        </w:r>
        <w:r w:rsidRPr="00404DF5">
          <w:tab/>
        </w:r>
        <w:r>
          <w:t>Energy related</w:t>
        </w:r>
        <w:r w:rsidRPr="00404DF5">
          <w:t xml:space="preserve"> </w:t>
        </w:r>
        <w:r>
          <w:t xml:space="preserve">KPIs </w:t>
        </w:r>
        <w:r w:rsidRPr="00251658">
          <w:t xml:space="preserve">(e.g. Maximum allowed </w:t>
        </w:r>
        <w:r w:rsidRPr="00251658">
          <w:rPr>
            <w:rFonts w:eastAsia="游明朝" w:hint="eastAsia"/>
            <w:lang w:eastAsia="ja-JP"/>
          </w:rPr>
          <w:t>E</w:t>
        </w:r>
        <w:r w:rsidRPr="00251658">
          <w:rPr>
            <w:rFonts w:eastAsia="游明朝"/>
            <w:lang w:eastAsia="ja-JP"/>
          </w:rPr>
          <w:t xml:space="preserve">E, EC or </w:t>
        </w:r>
        <w:r w:rsidRPr="00251658">
          <w:t xml:space="preserve">Renewable energy </w:t>
        </w:r>
        <w:r>
          <w:t xml:space="preserve">ratio </w:t>
        </w:r>
        <w:r w:rsidRPr="00251658">
          <w:t>for the target U-Plane).</w:t>
        </w:r>
      </w:ins>
    </w:p>
    <w:p w14:paraId="17691F89" w14:textId="59A0DE16" w:rsidR="007B4162" w:rsidRDefault="007B4162" w:rsidP="007B4162">
      <w:pPr>
        <w:pStyle w:val="B1"/>
        <w:rPr>
          <w:ins w:id="142" w:author="KDDI_r0" w:date="2024-03-22T15:09:00Z"/>
          <w:rFonts w:eastAsiaTheme="minorEastAsia"/>
          <w:lang w:eastAsia="ja-JP"/>
        </w:rPr>
      </w:pPr>
      <w:ins w:id="143" w:author="KDDI_r0" w:date="2024-03-22T15:09:00Z">
        <w:r w:rsidRPr="00404DF5">
          <w:t>‐</w:t>
        </w:r>
        <w:r w:rsidRPr="00404DF5">
          <w:tab/>
        </w:r>
        <w:bookmarkStart w:id="144" w:name="_Hlk162013202"/>
        <w:r>
          <w:t xml:space="preserve">Energy </w:t>
        </w:r>
        <w:r w:rsidRPr="0083408C">
          <w:t xml:space="preserve">optimization </w:t>
        </w:r>
        <w:r>
          <w:t>analytics</w:t>
        </w:r>
        <w:r w:rsidRPr="00404DF5">
          <w:t xml:space="preserve"> </w:t>
        </w:r>
        <w:r>
          <w:t>activation flag</w:t>
        </w:r>
        <w:r>
          <w:rPr>
            <w:rFonts w:eastAsiaTheme="minorEastAsia" w:hint="eastAsia"/>
            <w:lang w:eastAsia="ja-JP"/>
          </w:rPr>
          <w:t xml:space="preserve">; </w:t>
        </w:r>
        <w:r w:rsidRPr="0083408C">
          <w:rPr>
            <w:lang w:eastAsia="zh-CN"/>
          </w:rPr>
          <w:t xml:space="preserve">once this identifier is enabled it indicates to the </w:t>
        </w:r>
        <w:r>
          <w:rPr>
            <w:rFonts w:eastAsiaTheme="minorEastAsia" w:hint="eastAsia"/>
            <w:lang w:eastAsia="ja-JP"/>
          </w:rPr>
          <w:t>SMF</w:t>
        </w:r>
        <w:r w:rsidRPr="0083408C">
          <w:rPr>
            <w:lang w:eastAsia="zh-CN"/>
          </w:rPr>
          <w:t xml:space="preserve"> that it needs to select a </w:t>
        </w:r>
        <w:r w:rsidRPr="00E53872">
          <w:rPr>
            <w:rFonts w:cs="Arial" w:hint="eastAsia"/>
            <w:noProof/>
            <w:lang w:eastAsia="zh-CN"/>
          </w:rPr>
          <w:t>UP path</w:t>
        </w:r>
        <w:r w:rsidRPr="0083408C">
          <w:rPr>
            <w:lang w:eastAsia="zh-CN"/>
          </w:rPr>
          <w:t xml:space="preserve"> considering the current network </w:t>
        </w:r>
        <w:r w:rsidRPr="0083408C">
          <w:t>conditions</w:t>
        </w:r>
        <w:r>
          <w:t>.</w:t>
        </w:r>
        <w:bookmarkEnd w:id="144"/>
      </w:ins>
    </w:p>
    <w:p w14:paraId="36EB8C68" w14:textId="77777777" w:rsidR="007B4162" w:rsidRPr="002225EB" w:rsidRDefault="007B4162" w:rsidP="007B4162">
      <w:pPr>
        <w:pStyle w:val="NO"/>
        <w:rPr>
          <w:ins w:id="145" w:author="KDDI_r0" w:date="2024-03-22T15:09:00Z"/>
        </w:rPr>
      </w:pPr>
      <w:ins w:id="146" w:author="KDDI_r0" w:date="2024-03-22T15:09:00Z">
        <w:r w:rsidRPr="0083408C">
          <w:t xml:space="preserve">NOTE: </w:t>
        </w:r>
        <w:r>
          <w:rPr>
            <w:rFonts w:eastAsiaTheme="minorEastAsia"/>
            <w:lang w:eastAsia="ja-JP"/>
          </w:rPr>
          <w:tab/>
        </w:r>
        <w:r w:rsidRPr="0083408C">
          <w:t xml:space="preserve">If the energy related KPIs are used then the energy optimization </w:t>
        </w:r>
        <w:r>
          <w:t>analytics</w:t>
        </w:r>
        <w:r w:rsidRPr="00404DF5">
          <w:t xml:space="preserve"> </w:t>
        </w:r>
        <w:r>
          <w:t>activation</w:t>
        </w:r>
        <w:r w:rsidRPr="0083408C">
          <w:t xml:space="preserve"> flag is not activat</w:t>
        </w:r>
        <w:r w:rsidRPr="002225EB">
          <w:rPr>
            <w:rFonts w:hint="eastAsia"/>
          </w:rPr>
          <w:t>e</w:t>
        </w:r>
        <w:r w:rsidRPr="0083408C">
          <w:t>d and vice versa.</w:t>
        </w:r>
      </w:ins>
    </w:p>
    <w:p w14:paraId="0576501F" w14:textId="616F126D" w:rsidR="007B4162" w:rsidRDefault="007B4162" w:rsidP="007B4162">
      <w:pPr>
        <w:ind w:left="284" w:hanging="284"/>
        <w:rPr>
          <w:ins w:id="147" w:author="KDDI_r0" w:date="2024-03-22T15:09:00Z"/>
          <w:rFonts w:eastAsiaTheme="minorEastAsia"/>
          <w:lang w:eastAsia="ja-JP"/>
        </w:rPr>
      </w:pPr>
      <w:ins w:id="148" w:author="KDDI_r0" w:date="2024-03-22T15:09:00Z">
        <w:r>
          <w:rPr>
            <w:rFonts w:eastAsiaTheme="minorEastAsia" w:hint="eastAsia"/>
            <w:lang w:eastAsia="ja-JP"/>
          </w:rPr>
          <w:t>2a</w:t>
        </w:r>
        <w:r>
          <w:t>.</w:t>
        </w:r>
        <w:r>
          <w:tab/>
        </w:r>
        <w:r w:rsidRPr="00140E21">
          <w:t>The NEF stores the AF request information in the UDR</w:t>
        </w:r>
      </w:ins>
      <w:ins w:id="149" w:author="KDDI_r0" w:date="2024-04-01T15:28:00Z">
        <w:r w:rsidR="008127B7" w:rsidRPr="008127B7">
          <w:t xml:space="preserve"> </w:t>
        </w:r>
        <w:r w:rsidR="008127B7" w:rsidRPr="00E53872">
          <w:t>as defined in clause</w:t>
        </w:r>
      </w:ins>
      <w:ins w:id="150" w:author="KDDI_r0" w:date="2024-04-01T15:30:00Z">
        <w:r w:rsidR="008127B7" w:rsidRPr="00E53872">
          <w:t> </w:t>
        </w:r>
      </w:ins>
      <w:ins w:id="151" w:author="KDDI_r0" w:date="2024-04-01T15:28:00Z">
        <w:r w:rsidR="008127B7" w:rsidRPr="00E53872">
          <w:t>4.3.6.2 of TS 23.502[3]</w:t>
        </w:r>
      </w:ins>
      <w:ins w:id="152" w:author="KDDI_r0" w:date="2024-03-22T15:09:00Z">
        <w:r>
          <w:t>.</w:t>
        </w:r>
      </w:ins>
    </w:p>
    <w:p w14:paraId="26EC5CAD" w14:textId="2F793BD3" w:rsidR="007B4162" w:rsidRDefault="007B4162" w:rsidP="007B4162">
      <w:pPr>
        <w:ind w:left="284" w:hanging="284"/>
        <w:rPr>
          <w:ins w:id="153" w:author="KDDI_r0" w:date="2024-03-22T15:09:00Z"/>
        </w:rPr>
      </w:pPr>
      <w:ins w:id="154" w:author="KDDI_r0" w:date="2024-03-22T15:09:00Z">
        <w:r w:rsidRPr="007B4162">
          <w:rPr>
            <w:rFonts w:eastAsiaTheme="minorEastAsia" w:hint="eastAsia"/>
            <w:lang w:eastAsia="ja-JP"/>
          </w:rPr>
          <w:t>3</w:t>
        </w:r>
        <w:r w:rsidRPr="007B4162">
          <w:rPr>
            <w:rFonts w:hint="eastAsia"/>
          </w:rPr>
          <w:t>.</w:t>
        </w:r>
        <w:r w:rsidRPr="007B4162">
          <w:rPr>
            <w:rFonts w:eastAsiaTheme="minorEastAsia"/>
            <w:lang w:eastAsia="ja-JP"/>
          </w:rPr>
          <w:tab/>
        </w:r>
        <w:r w:rsidRPr="007B4162">
          <w:rPr>
            <w:rFonts w:eastAsiaTheme="minorEastAsia" w:hint="eastAsia"/>
            <w:lang w:eastAsia="ja-JP"/>
          </w:rPr>
          <w:t>T</w:t>
        </w:r>
        <w:r w:rsidRPr="007B4162">
          <w:t>he PCF(s) that have subscribed to modifications of AF requests receive(s) a Nudr_DM_Notify notification of data change from the UDR as defined in clause</w:t>
        </w:r>
      </w:ins>
      <w:ins w:id="155" w:author="KDDI_r0" w:date="2024-04-01T15:30:00Z">
        <w:r w:rsidR="008127B7" w:rsidRPr="00E53872">
          <w:t> </w:t>
        </w:r>
      </w:ins>
      <w:ins w:id="156" w:author="KDDI_r0" w:date="2024-03-22T15:09:00Z">
        <w:r w:rsidRPr="007B4162">
          <w:t>4.3.6.2 of TS 23.502[3].</w:t>
        </w:r>
        <w:r>
          <w:t xml:space="preserve"> </w:t>
        </w:r>
      </w:ins>
    </w:p>
    <w:p w14:paraId="54AC2127" w14:textId="77777777" w:rsidR="007B4162" w:rsidRPr="00057DCB" w:rsidRDefault="007B4162" w:rsidP="007B4162">
      <w:pPr>
        <w:ind w:left="284" w:hanging="284"/>
        <w:rPr>
          <w:ins w:id="157" w:author="KDDI_r0" w:date="2024-03-22T15:09:00Z"/>
          <w:rFonts w:eastAsiaTheme="minorEastAsia"/>
          <w:lang w:eastAsia="ja-JP"/>
        </w:rPr>
      </w:pPr>
      <w:ins w:id="158" w:author="KDDI_r0" w:date="2024-03-22T15:09:00Z">
        <w:r>
          <w:rPr>
            <w:rFonts w:eastAsiaTheme="minorEastAsia" w:hint="eastAsia"/>
            <w:lang w:eastAsia="ja-JP"/>
          </w:rPr>
          <w:t>5a</w:t>
        </w:r>
        <w:r>
          <w:t>.</w:t>
        </w:r>
        <w:r>
          <w:tab/>
        </w:r>
        <w:r w:rsidRPr="00140E21">
          <w:t>When</w:t>
        </w:r>
        <w:r>
          <w:t xml:space="preserve"> the updated policy information about the PDU Session</w:t>
        </w:r>
        <w:r w:rsidRPr="00140E21">
          <w:t xml:space="preserve"> is received from the PCF, the SMF may take appropriate actions to reconfigure the U</w:t>
        </w:r>
        <w:r>
          <w:t>-</w:t>
        </w:r>
        <w:r w:rsidRPr="00140E21">
          <w:t xml:space="preserve"> </w:t>
        </w:r>
        <w:r>
          <w:t>P</w:t>
        </w:r>
        <w:r w:rsidRPr="00140E21">
          <w:t>lane of the PDU Session</w:t>
        </w:r>
        <w:r>
          <w:t xml:space="preserve"> as defined in clause 4.3.6.2 of </w:t>
        </w:r>
        <w:r w:rsidRPr="005130C9">
          <w:t>TS</w:t>
        </w:r>
        <w:r>
          <w:t> </w:t>
        </w:r>
        <w:r w:rsidRPr="005130C9">
          <w:t>23.502</w:t>
        </w:r>
        <w:r>
          <w:t xml:space="preserve">[3]. In the case of AF influence on traffic routing, examples of actions </w:t>
        </w:r>
        <w:r w:rsidRPr="00E53872">
          <w:t>are:</w:t>
        </w:r>
      </w:ins>
    </w:p>
    <w:p w14:paraId="6A80B9DF" w14:textId="435EDE11" w:rsidR="007B4162" w:rsidRPr="00A760A2" w:rsidRDefault="007B4162" w:rsidP="007B4162">
      <w:pPr>
        <w:pStyle w:val="B1"/>
        <w:rPr>
          <w:ins w:id="159" w:author="KDDI_r0" w:date="2024-03-22T15:09:00Z"/>
          <w:rFonts w:eastAsiaTheme="minorEastAsia"/>
          <w:lang w:eastAsia="ja-JP"/>
        </w:rPr>
      </w:pPr>
      <w:ins w:id="160" w:author="KDDI_r0" w:date="2024-03-22T15:09:00Z">
        <w:r w:rsidRPr="00E53872">
          <w:t>-</w:t>
        </w:r>
        <w:r w:rsidRPr="00E53872">
          <w:tab/>
          <w:t xml:space="preserve">If the updated policy information contains the Energy related KPIs, the SMF interacts with the NWDAF and sends a request or subscription for the Energy related analytics per UP path (DNAI, the Energy related KPIs requested by </w:t>
        </w:r>
        <w:r w:rsidRPr="00057DCB">
          <w:rPr>
            <w:rFonts w:hint="eastAsia"/>
          </w:rPr>
          <w:t>t</w:t>
        </w:r>
        <w:r w:rsidRPr="00057DCB">
          <w:t>he</w:t>
        </w:r>
        <w:r w:rsidRPr="00E53872">
          <w:t xml:space="preserve"> AF</w:t>
        </w:r>
        <w:r w:rsidRPr="00A760A2">
          <w:t>).</w:t>
        </w:r>
        <w:r>
          <w:rPr>
            <w:rFonts w:eastAsiaTheme="minorEastAsia" w:hint="eastAsia"/>
            <w:lang w:eastAsia="ja-JP"/>
          </w:rPr>
          <w:t xml:space="preserve"> </w:t>
        </w:r>
        <w:bookmarkStart w:id="161" w:name="_Hlk162013029"/>
        <w:r>
          <w:t>In addition, t</w:t>
        </w:r>
        <w:r w:rsidRPr="002B2DF1">
          <w:t xml:space="preserve">he </w:t>
        </w:r>
        <w:r>
          <w:rPr>
            <w:rFonts w:eastAsiaTheme="minorEastAsia" w:hint="eastAsia"/>
            <w:lang w:eastAsia="ja-JP"/>
          </w:rPr>
          <w:t>SMF</w:t>
        </w:r>
        <w:r w:rsidRPr="002B2DF1">
          <w:t xml:space="preserve"> may obtain more information to make this decision from the </w:t>
        </w:r>
        <w:r w:rsidRPr="002B2DF1">
          <w:lastRenderedPageBreak/>
          <w:t>NWDAF by requesting additionally network analytics</w:t>
        </w:r>
        <w:r>
          <w:rPr>
            <w:rFonts w:eastAsiaTheme="minorEastAsia" w:hint="eastAsia"/>
            <w:lang w:eastAsia="ja-JP"/>
          </w:rPr>
          <w:t xml:space="preserve"> </w:t>
        </w:r>
        <w:r>
          <w:t xml:space="preserve">per </w:t>
        </w:r>
        <w:r w:rsidRPr="00E53872">
          <w:t>UP path</w:t>
        </w:r>
        <w:r w:rsidRPr="002B2DF1">
          <w:t xml:space="preserve"> (e.g., Analytics ID = </w:t>
        </w:r>
        <w:r>
          <w:rPr>
            <w:rFonts w:eastAsia="DengXian"/>
            <w:lang w:val="en-US"/>
          </w:rPr>
          <w:t>"</w:t>
        </w:r>
        <w:r>
          <w:rPr>
            <w:rFonts w:eastAsiaTheme="minorEastAsia" w:hint="eastAsia"/>
            <w:lang w:eastAsia="ja-JP"/>
          </w:rPr>
          <w:t>S</w:t>
        </w:r>
        <w:r>
          <w:t xml:space="preserve">ervice </w:t>
        </w:r>
        <w:r>
          <w:rPr>
            <w:rFonts w:eastAsiaTheme="minorEastAsia" w:hint="eastAsia"/>
            <w:lang w:eastAsia="ja-JP"/>
          </w:rPr>
          <w:t>E</w:t>
        </w:r>
        <w:r>
          <w:t>xperience</w:t>
        </w:r>
        <w:r>
          <w:rPr>
            <w:rFonts w:eastAsia="DengXian"/>
            <w:lang w:val="en-US"/>
          </w:rPr>
          <w:t>"</w:t>
        </w:r>
        <w:r>
          <w:rPr>
            <w:rFonts w:eastAsiaTheme="minorEastAsia" w:hint="eastAsia"/>
            <w:lang w:eastAsia="ja-JP"/>
          </w:rPr>
          <w:t xml:space="preserve"> </w:t>
        </w:r>
        <w:r>
          <w:t xml:space="preserve">and/or </w:t>
        </w:r>
        <w:r>
          <w:rPr>
            <w:rFonts w:eastAsia="DengXian"/>
            <w:lang w:val="en-US"/>
          </w:rPr>
          <w:t>"</w:t>
        </w:r>
        <w:r>
          <w:t>DN Performance</w:t>
        </w:r>
        <w:r>
          <w:rPr>
            <w:rFonts w:eastAsia="DengXian"/>
            <w:lang w:val="en-US"/>
          </w:rPr>
          <w:t>"</w:t>
        </w:r>
        <w:r w:rsidRPr="002B2DF1">
          <w:t xml:space="preserve">) </w:t>
        </w:r>
        <w:r w:rsidRPr="00140E21">
          <w:t>to reconfigure the U</w:t>
        </w:r>
        <w:r>
          <w:t>-P</w:t>
        </w:r>
        <w:r w:rsidRPr="00140E21">
          <w:t>lane of the PDU Session</w:t>
        </w:r>
        <w:r w:rsidRPr="002B2DF1">
          <w:t>.</w:t>
        </w:r>
      </w:ins>
    </w:p>
    <w:bookmarkEnd w:id="161"/>
    <w:p w14:paraId="67677EA5" w14:textId="0003421D" w:rsidR="007B4162" w:rsidRPr="00DE3D89" w:rsidRDefault="007B4162" w:rsidP="007B4162">
      <w:pPr>
        <w:pStyle w:val="B1"/>
        <w:rPr>
          <w:ins w:id="162" w:author="KDDI_r0" w:date="2024-03-22T15:09:00Z"/>
          <w:rFonts w:eastAsiaTheme="minorEastAsia"/>
          <w:lang w:eastAsia="ja-JP"/>
        </w:rPr>
      </w:pPr>
      <w:ins w:id="163" w:author="KDDI_r0" w:date="2024-03-22T15:09:00Z">
        <w:r w:rsidRPr="002225EB">
          <w:rPr>
            <w:rFonts w:hint="eastAsia"/>
          </w:rPr>
          <w:t>-</w:t>
        </w:r>
        <w:r w:rsidRPr="002225EB">
          <w:tab/>
        </w:r>
        <w:r w:rsidRPr="00E53872">
          <w:t xml:space="preserve">If the updated policy information contains the Energy </w:t>
        </w:r>
        <w:r w:rsidRPr="0083408C">
          <w:t xml:space="preserve">optimization </w:t>
        </w:r>
        <w:r>
          <w:t>analytics</w:t>
        </w:r>
        <w:r w:rsidRPr="00404DF5">
          <w:t xml:space="preserve"> </w:t>
        </w:r>
        <w:r>
          <w:t>activation</w:t>
        </w:r>
        <w:r w:rsidRPr="00E53872">
          <w:t xml:space="preserve"> flag, the SMF interacts with the NWDAF and sends a request or subscription for the Energy related analytics per UP path (DNAI, the Energy related KPIs (e.g. Maximum allowed </w:t>
        </w:r>
        <w:r w:rsidRPr="002225EB">
          <w:rPr>
            <w:rFonts w:hint="eastAsia"/>
          </w:rPr>
          <w:t>E</w:t>
        </w:r>
        <w:r w:rsidRPr="002225EB">
          <w:t xml:space="preserve">E, EC or </w:t>
        </w:r>
        <w:r w:rsidRPr="00E53872">
          <w:t>Renewable energy ratio for the target U-Plane). The Energy related KPIs</w:t>
        </w:r>
        <w:r>
          <w:rPr>
            <w:rFonts w:eastAsiaTheme="minorEastAsia" w:hint="eastAsia"/>
            <w:lang w:eastAsia="ja-JP"/>
          </w:rPr>
          <w:t xml:space="preserve"> </w:t>
        </w:r>
        <w:r w:rsidRPr="00E53872">
          <w:t xml:space="preserve">for the request or subscription are determined based on operator </w:t>
        </w:r>
        <w:r w:rsidRPr="002225EB">
          <w:t>configuration</w:t>
        </w:r>
        <w:r w:rsidRPr="00E53872">
          <w:t>.</w:t>
        </w:r>
        <w:r>
          <w:rPr>
            <w:rFonts w:eastAsiaTheme="minorEastAsia" w:hint="eastAsia"/>
            <w:lang w:eastAsia="ja-JP"/>
          </w:rPr>
          <w:t xml:space="preserve"> </w:t>
        </w:r>
        <w:r>
          <w:t>In addition, t</w:t>
        </w:r>
        <w:r w:rsidRPr="002B2DF1">
          <w:t xml:space="preserve">he </w:t>
        </w:r>
        <w:r>
          <w:rPr>
            <w:rFonts w:eastAsiaTheme="minorEastAsia" w:hint="eastAsia"/>
            <w:lang w:eastAsia="ja-JP"/>
          </w:rPr>
          <w:t>SMF</w:t>
        </w:r>
        <w:r w:rsidRPr="002B2DF1">
          <w:t xml:space="preserve"> may obtain more information to make this decision from the NWDAF by requesting additionally network analytics </w:t>
        </w:r>
        <w:r>
          <w:rPr>
            <w:rFonts w:eastAsiaTheme="minorEastAsia" w:hint="eastAsia"/>
            <w:lang w:eastAsia="ja-JP"/>
          </w:rPr>
          <w:t xml:space="preserve">per </w:t>
        </w:r>
        <w:r w:rsidRPr="00E53872">
          <w:t>UP path</w:t>
        </w:r>
        <w:r w:rsidRPr="002B2DF1">
          <w:t xml:space="preserve"> (e.g., Analytics ID = </w:t>
        </w:r>
        <w:r>
          <w:rPr>
            <w:rFonts w:eastAsia="DengXian"/>
            <w:lang w:val="en-US"/>
          </w:rPr>
          <w:t>"</w:t>
        </w:r>
        <w:r>
          <w:rPr>
            <w:rFonts w:eastAsiaTheme="minorEastAsia" w:hint="eastAsia"/>
            <w:lang w:eastAsia="ja-JP"/>
          </w:rPr>
          <w:t>S</w:t>
        </w:r>
        <w:r>
          <w:t xml:space="preserve">ervice </w:t>
        </w:r>
        <w:r>
          <w:rPr>
            <w:rFonts w:eastAsiaTheme="minorEastAsia" w:hint="eastAsia"/>
            <w:lang w:eastAsia="ja-JP"/>
          </w:rPr>
          <w:t>E</w:t>
        </w:r>
        <w:r>
          <w:t>xperience</w:t>
        </w:r>
        <w:r>
          <w:rPr>
            <w:rFonts w:eastAsia="DengXian"/>
            <w:lang w:val="en-US"/>
          </w:rPr>
          <w:t>"</w:t>
        </w:r>
        <w:r>
          <w:rPr>
            <w:rFonts w:eastAsiaTheme="minorEastAsia" w:hint="eastAsia"/>
            <w:lang w:eastAsia="ja-JP"/>
          </w:rPr>
          <w:t xml:space="preserve"> </w:t>
        </w:r>
        <w:r>
          <w:t xml:space="preserve">and/or </w:t>
        </w:r>
        <w:r>
          <w:rPr>
            <w:rFonts w:eastAsia="DengXian"/>
            <w:lang w:val="en-US"/>
          </w:rPr>
          <w:t>"</w:t>
        </w:r>
        <w:r>
          <w:t>DN Performance</w:t>
        </w:r>
        <w:r>
          <w:rPr>
            <w:rFonts w:eastAsia="DengXian"/>
            <w:lang w:val="en-US"/>
          </w:rPr>
          <w:t>"</w:t>
        </w:r>
        <w:r w:rsidRPr="002B2DF1">
          <w:t xml:space="preserve">) </w:t>
        </w:r>
        <w:r w:rsidRPr="00140E21">
          <w:t>to reconfigure the U</w:t>
        </w:r>
        <w:r>
          <w:t>-P</w:t>
        </w:r>
        <w:r w:rsidRPr="00140E21">
          <w:t>lane of the PDU Session</w:t>
        </w:r>
        <w:r w:rsidRPr="002B2DF1">
          <w:t>.</w:t>
        </w:r>
      </w:ins>
    </w:p>
    <w:p w14:paraId="08726998" w14:textId="77777777" w:rsidR="007B4162" w:rsidRDefault="007B4162" w:rsidP="007B4162">
      <w:pPr>
        <w:ind w:left="284" w:hanging="284"/>
        <w:rPr>
          <w:ins w:id="164" w:author="KDDI_r0" w:date="2024-03-22T15:09:00Z"/>
          <w:rFonts w:eastAsiaTheme="minorEastAsia"/>
          <w:lang w:eastAsia="ja-JP"/>
        </w:rPr>
      </w:pPr>
      <w:bookmarkStart w:id="165" w:name="_Hlk162013054"/>
      <w:bookmarkStart w:id="166" w:name="_Hlk162013129"/>
      <w:ins w:id="167" w:author="KDDI_r0" w:date="2024-03-22T15:09:00Z">
        <w:r>
          <w:rPr>
            <w:rFonts w:eastAsiaTheme="minorEastAsia" w:hint="eastAsia"/>
            <w:lang w:eastAsia="ja-JP"/>
          </w:rPr>
          <w:t>5b.</w:t>
        </w:r>
        <w:r>
          <w:rPr>
            <w:rFonts w:eastAsiaTheme="minorEastAsia"/>
            <w:lang w:eastAsia="ja-JP"/>
          </w:rPr>
          <w:tab/>
        </w:r>
        <w:bookmarkEnd w:id="165"/>
        <w:r w:rsidRPr="00E53872">
          <w:t>The NWDAF sends a response or notify with</w:t>
        </w:r>
        <w:bookmarkStart w:id="168" w:name="_Hlk157009023"/>
        <w:r w:rsidRPr="00E53872">
          <w:t xml:space="preserve"> Energy related analytics</w:t>
        </w:r>
        <w:bookmarkEnd w:id="168"/>
        <w:r w:rsidRPr="00E53872">
          <w:t xml:space="preserve"> to the SMF, if the requested Energy related KPIs are met.</w:t>
        </w:r>
        <w:r>
          <w:rPr>
            <w:rFonts w:eastAsiaTheme="minorEastAsia" w:hint="eastAsia"/>
            <w:lang w:eastAsia="ja-JP"/>
          </w:rPr>
          <w:t xml:space="preserve"> </w:t>
        </w:r>
      </w:ins>
    </w:p>
    <w:p w14:paraId="2849A40B" w14:textId="525CA7BE" w:rsidR="007B4162" w:rsidRPr="0020159B" w:rsidRDefault="007B4162" w:rsidP="007B4162">
      <w:pPr>
        <w:ind w:left="284"/>
        <w:rPr>
          <w:ins w:id="169" w:author="KDDI_r0" w:date="2024-03-22T15:09:00Z"/>
          <w:rFonts w:eastAsiaTheme="minorEastAsia"/>
          <w:lang w:eastAsia="ja-JP"/>
        </w:rPr>
      </w:pPr>
      <w:ins w:id="170" w:author="KDDI_r0" w:date="2024-03-22T15:09:00Z">
        <w:r w:rsidRPr="00E53872">
          <w:t>Based on the Energy related conditions from the NWDAF, the SMF may use th</w:t>
        </w:r>
      </w:ins>
      <w:ins w:id="171" w:author="KDDI_r0" w:date="2024-04-01T15:35:00Z">
        <w:r w:rsidR="00DC056A">
          <w:rPr>
            <w:rFonts w:eastAsiaTheme="minorEastAsia" w:hint="eastAsia"/>
            <w:lang w:eastAsia="ja-JP"/>
          </w:rPr>
          <w:t>e</w:t>
        </w:r>
      </w:ins>
      <w:ins w:id="172" w:author="KDDI_r0" w:date="2024-03-22T15:09:00Z">
        <w:r w:rsidRPr="00E53872">
          <w:t xml:space="preserve"> value</w:t>
        </w:r>
      </w:ins>
      <w:ins w:id="173" w:author="KDDI_r0" w:date="2024-04-01T15:35:00Z">
        <w:r w:rsidR="00DC056A">
          <w:rPr>
            <w:rFonts w:eastAsiaTheme="minorEastAsia" w:hint="eastAsia"/>
            <w:lang w:eastAsia="ja-JP"/>
          </w:rPr>
          <w:t>s</w:t>
        </w:r>
      </w:ins>
      <w:ins w:id="174" w:author="KDDI_r0" w:date="2024-03-22T15:09:00Z">
        <w:r w:rsidRPr="00E53872">
          <w:t xml:space="preserve"> to decide whether edge relocation is needed to ensure that the Energy related KPIs does not exceed the value.</w:t>
        </w:r>
      </w:ins>
    </w:p>
    <w:p w14:paraId="2C26F9D6" w14:textId="6C350C29" w:rsidR="007B4162" w:rsidRPr="00E53872" w:rsidRDefault="007B4162" w:rsidP="007B4162">
      <w:pPr>
        <w:ind w:left="284"/>
        <w:rPr>
          <w:ins w:id="175" w:author="KDDI_r0" w:date="2024-03-22T15:09:00Z"/>
        </w:rPr>
      </w:pPr>
      <w:ins w:id="176" w:author="KDDI_r0" w:date="2024-03-22T15:09:00Z">
        <w:r w:rsidRPr="00E53872">
          <w:t xml:space="preserve">The SMF may trigger </w:t>
        </w:r>
        <w:r w:rsidRPr="00E53872">
          <w:rPr>
            <w:rFonts w:cs="Arial" w:hint="eastAsia"/>
            <w:noProof/>
            <w:lang w:eastAsia="zh-CN"/>
          </w:rPr>
          <w:t>UP path relocation</w:t>
        </w:r>
        <w:r w:rsidRPr="00E53872">
          <w:t xml:space="preserve"> event such as sending an early </w:t>
        </w:r>
        <w:r w:rsidRPr="00E53872">
          <w:rPr>
            <w:rFonts w:eastAsia="游明朝" w:hint="eastAsia"/>
            <w:lang w:eastAsia="ja-JP"/>
          </w:rPr>
          <w:t>o</w:t>
        </w:r>
        <w:r w:rsidRPr="00E53872">
          <w:rPr>
            <w:rFonts w:eastAsia="游明朝"/>
            <w:lang w:eastAsia="ja-JP"/>
          </w:rPr>
          <w:t xml:space="preserve">r late </w:t>
        </w:r>
        <w:r w:rsidRPr="00E53872">
          <w:t>notification to the NEF, enforcing the change of DNAI or addition, change, or removal of a UPF as defined in clause</w:t>
        </w:r>
      </w:ins>
      <w:ins w:id="177" w:author="KDDI_r0" w:date="2024-04-01T15:36:00Z">
        <w:r w:rsidR="00DC056A" w:rsidRPr="00E53872">
          <w:t> </w:t>
        </w:r>
      </w:ins>
      <w:ins w:id="178" w:author="KDDI_r0" w:date="2024-03-22T15:09:00Z">
        <w:r w:rsidRPr="00E53872">
          <w:t>4.3.6.3 of TS 23.502[3].</w:t>
        </w:r>
      </w:ins>
    </w:p>
    <w:p w14:paraId="6E4B574A" w14:textId="77777777" w:rsidR="007B4162" w:rsidRPr="00057DCB" w:rsidRDefault="007B4162" w:rsidP="007B4162">
      <w:pPr>
        <w:pStyle w:val="NO"/>
        <w:rPr>
          <w:ins w:id="179" w:author="KDDI_r0" w:date="2024-03-22T15:09:00Z"/>
          <w:rFonts w:eastAsiaTheme="minorEastAsia"/>
          <w:lang w:eastAsia="ja-JP"/>
        </w:rPr>
      </w:pPr>
      <w:bookmarkStart w:id="180" w:name="_Hlk155118839"/>
      <w:bookmarkEnd w:id="166"/>
      <w:ins w:id="181" w:author="KDDI_r0" w:date="2024-03-22T15:09:00Z">
        <w:r w:rsidRPr="00E53872">
          <w:t>NOTE:</w:t>
        </w:r>
        <w:r w:rsidRPr="00E53872">
          <w:tab/>
          <w:t>How the NWDA</w:t>
        </w:r>
        <w:r>
          <w:rPr>
            <w:rFonts w:eastAsiaTheme="minorEastAsia" w:hint="eastAsia"/>
            <w:lang w:eastAsia="ja-JP"/>
          </w:rPr>
          <w:t>F</w:t>
        </w:r>
        <w:r w:rsidRPr="00E53872">
          <w:t xml:space="preserve"> generates the Energy related analytics is not addressed in the proposed solution but uses other solutions</w:t>
        </w:r>
        <w:bookmarkStart w:id="182" w:name="_Hlk158060317"/>
        <w:r w:rsidRPr="00E53872">
          <w:rPr>
            <w:rFonts w:hint="eastAsia"/>
          </w:rPr>
          <w:t xml:space="preserve"> (</w:t>
        </w:r>
        <w:r w:rsidRPr="00E53872">
          <w:t>e.g. Solution #12).</w:t>
        </w:r>
        <w:bookmarkEnd w:id="180"/>
        <w:bookmarkEnd w:id="182"/>
        <w:r w:rsidDel="00057DCB">
          <w:t xml:space="preserve"> </w:t>
        </w:r>
        <w:del w:id="183" w:author="KDDI_r0" w:date="2024-03-22T18:02:00Z">
          <w:r w:rsidDel="00057DCB">
            <w:fldChar w:fldCharType="begin"/>
          </w:r>
          <w:r w:rsidR="00000000">
            <w:fldChar w:fldCharType="separate"/>
          </w:r>
          <w:r w:rsidDel="00057DCB">
            <w:fldChar w:fldCharType="end"/>
          </w:r>
        </w:del>
      </w:ins>
    </w:p>
    <w:p w14:paraId="2917FAA3" w14:textId="77777777" w:rsidR="00255A49" w:rsidRDefault="00255A49" w:rsidP="00255A49">
      <w:pPr>
        <w:pStyle w:val="30"/>
      </w:pPr>
      <w:r>
        <w:t>6.13.4</w:t>
      </w:r>
      <w:r>
        <w:tab/>
        <w:t>Impacts on existing services, entities and interfaces</w:t>
      </w:r>
    </w:p>
    <w:p w14:paraId="17F70AAC" w14:textId="77777777" w:rsidR="00255A49" w:rsidRDefault="00255A49" w:rsidP="00255A49">
      <w:r>
        <w:t>The solution has the following impacts:</w:t>
      </w:r>
    </w:p>
    <w:p w14:paraId="7B611896" w14:textId="6A531D64" w:rsidR="00255A49" w:rsidRPr="00806AFF" w:rsidRDefault="00255A49" w:rsidP="00255A49">
      <w:pPr>
        <w:rPr>
          <w:b/>
          <w:bCs/>
        </w:rPr>
      </w:pPr>
      <w:r w:rsidRPr="00806AFF">
        <w:rPr>
          <w:b/>
          <w:bCs/>
        </w:rPr>
        <w:t>EE</w:t>
      </w:r>
      <w:del w:id="184" w:author="KDDI_r0" w:date="2024-03-22T15:04:00Z">
        <w:r w:rsidRPr="00806AFF" w:rsidDel="00C82431">
          <w:rPr>
            <w:b/>
            <w:bCs/>
          </w:rPr>
          <w:delText>F</w:delText>
        </w:r>
      </w:del>
      <w:r w:rsidRPr="00806AFF">
        <w:rPr>
          <w:b/>
          <w:bCs/>
        </w:rPr>
        <w:t>C</w:t>
      </w:r>
      <w:ins w:id="185" w:author="KDDI_r0" w:date="2024-03-22T15:04:00Z">
        <w:r w:rsidR="00C82431">
          <w:rPr>
            <w:rFonts w:eastAsiaTheme="minorEastAsia" w:hint="eastAsia"/>
            <w:b/>
            <w:bCs/>
            <w:lang w:eastAsia="ja-JP"/>
          </w:rPr>
          <w:t>F</w:t>
        </w:r>
      </w:ins>
      <w:r w:rsidRPr="00806AFF">
        <w:rPr>
          <w:b/>
          <w:bCs/>
        </w:rPr>
        <w:t>:</w:t>
      </w:r>
    </w:p>
    <w:p w14:paraId="56F923DC" w14:textId="77777777" w:rsidR="00255A49" w:rsidRDefault="00255A49" w:rsidP="00255A49">
      <w:pPr>
        <w:pStyle w:val="B1"/>
      </w:pPr>
      <w:r>
        <w:t>-</w:t>
      </w:r>
      <w:r>
        <w:tab/>
        <w:t>New network functionalities to collect energy related information of UPFs and also operator's energy policies.</w:t>
      </w:r>
    </w:p>
    <w:p w14:paraId="2EE18205" w14:textId="77777777" w:rsidR="00255A49" w:rsidRDefault="00255A49" w:rsidP="00255A49">
      <w:pPr>
        <w:pStyle w:val="B1"/>
      </w:pPr>
      <w:r>
        <w:t>-</w:t>
      </w:r>
      <w:r>
        <w:tab/>
        <w:t>New network functionalities to make decision to adjust UP paths of PDU sessions according to UPFs energy and load status and the operator's energy policy.</w:t>
      </w:r>
    </w:p>
    <w:p w14:paraId="1C45BE27" w14:textId="77777777" w:rsidR="00255A49" w:rsidRDefault="00255A49" w:rsidP="00255A49">
      <w:pPr>
        <w:pStyle w:val="B1"/>
      </w:pPr>
      <w:r>
        <w:t>-</w:t>
      </w:r>
      <w:r>
        <w:tab/>
        <w:t>New network functionalities to configure UP paths in SMF.</w:t>
      </w:r>
    </w:p>
    <w:p w14:paraId="3A9CAAD2" w14:textId="77777777" w:rsidR="00255A49" w:rsidRDefault="00255A49" w:rsidP="00255A49">
      <w:pPr>
        <w:pStyle w:val="B1"/>
      </w:pPr>
      <w:r>
        <w:t>-</w:t>
      </w:r>
      <w:r>
        <w:tab/>
        <w:t>New network functionalities to request PCF for deriving PCC rules to influence UP paths of a set of target traffic.</w:t>
      </w:r>
    </w:p>
    <w:p w14:paraId="27520D29" w14:textId="77777777" w:rsidR="00255A49" w:rsidRPr="00806AFF" w:rsidRDefault="00255A49" w:rsidP="00255A49">
      <w:pPr>
        <w:rPr>
          <w:b/>
          <w:bCs/>
        </w:rPr>
      </w:pPr>
      <w:r w:rsidRPr="00806AFF">
        <w:rPr>
          <w:b/>
          <w:bCs/>
        </w:rPr>
        <w:t>SMF:</w:t>
      </w:r>
    </w:p>
    <w:p w14:paraId="11CFB3B1" w14:textId="0AE17406" w:rsidR="00255A49" w:rsidRDefault="00255A49" w:rsidP="00255A49">
      <w:pPr>
        <w:pStyle w:val="B1"/>
        <w:rPr>
          <w:ins w:id="186" w:author="KDDI_r0" w:date="2024-03-22T15:05:00Z"/>
          <w:rFonts w:eastAsiaTheme="minorEastAsia"/>
          <w:lang w:eastAsia="ja-JP"/>
        </w:rPr>
      </w:pPr>
      <w:r>
        <w:t>-</w:t>
      </w:r>
      <w:r>
        <w:tab/>
        <w:t>Extending UPF configuration service to configure UP paths based on the EE</w:t>
      </w:r>
      <w:ins w:id="187" w:author="KDDI_r0" w:date="2024-03-22T15:05:00Z">
        <w:r w:rsidR="00C82431">
          <w:rPr>
            <w:rFonts w:eastAsiaTheme="minorEastAsia" w:hint="eastAsia"/>
            <w:lang w:eastAsia="ja-JP"/>
          </w:rPr>
          <w:t>C</w:t>
        </w:r>
      </w:ins>
      <w:r>
        <w:t>F</w:t>
      </w:r>
      <w:del w:id="188" w:author="KDDI_r0" w:date="2024-03-22T15:05:00Z">
        <w:r w:rsidDel="00C82431">
          <w:delText>C</w:delText>
        </w:r>
      </w:del>
      <w:r>
        <w:t xml:space="preserve"> decisions.</w:t>
      </w:r>
    </w:p>
    <w:p w14:paraId="37828054" w14:textId="4727FB78" w:rsidR="00C82431" w:rsidRPr="00C82431" w:rsidRDefault="00C82431" w:rsidP="00C82431">
      <w:pPr>
        <w:pStyle w:val="B1"/>
        <w:rPr>
          <w:rFonts w:eastAsia="游明朝"/>
          <w:lang w:eastAsia="ja-JP"/>
        </w:rPr>
      </w:pPr>
      <w:ins w:id="189" w:author="KDDI_r0" w:date="2024-03-22T15:05:00Z">
        <w:r w:rsidRPr="00C82431">
          <w:rPr>
            <w:rFonts w:eastAsia="游明朝" w:hint="eastAsia"/>
            <w:lang w:eastAsia="ja-JP"/>
          </w:rPr>
          <w:t>-</w:t>
        </w:r>
        <w:r w:rsidRPr="00C82431">
          <w:rPr>
            <w:rFonts w:eastAsia="游明朝"/>
            <w:lang w:eastAsia="ja-JP"/>
          </w:rPr>
          <w:tab/>
          <w:t xml:space="preserve">Request/Subscribe </w:t>
        </w:r>
        <w:r w:rsidRPr="00C82431">
          <w:rPr>
            <w:lang w:eastAsia="zh-CN"/>
          </w:rPr>
          <w:t xml:space="preserve">to the </w:t>
        </w:r>
        <w:r w:rsidRPr="00C82431">
          <w:t>Energy related analytics and reconfigure the U- Plane based on Energy related conditions</w:t>
        </w:r>
        <w:r w:rsidRPr="00C82431">
          <w:rPr>
            <w:lang w:eastAsia="zh-CN"/>
          </w:rPr>
          <w:t>.</w:t>
        </w:r>
      </w:ins>
    </w:p>
    <w:p w14:paraId="682D3FF3" w14:textId="77777777" w:rsidR="00255A49" w:rsidRPr="00806AFF" w:rsidRDefault="00255A49" w:rsidP="00255A49">
      <w:pPr>
        <w:rPr>
          <w:b/>
          <w:bCs/>
        </w:rPr>
      </w:pPr>
      <w:r w:rsidRPr="00806AFF">
        <w:rPr>
          <w:b/>
          <w:bCs/>
        </w:rPr>
        <w:t>PCF:</w:t>
      </w:r>
    </w:p>
    <w:p w14:paraId="2AFB4564" w14:textId="31D6ED9E" w:rsidR="00255A49" w:rsidRDefault="00255A49" w:rsidP="00255A49">
      <w:pPr>
        <w:pStyle w:val="B1"/>
        <w:rPr>
          <w:ins w:id="190" w:author="KDDI_r0" w:date="2024-03-22T15:05:00Z"/>
          <w:rFonts w:eastAsiaTheme="minorEastAsia"/>
          <w:lang w:eastAsia="ja-JP"/>
        </w:rPr>
      </w:pPr>
      <w:r>
        <w:t>-</w:t>
      </w:r>
      <w:r>
        <w:tab/>
        <w:t>Extending PCC rules deriving service to influence N9 traffic steering based on the EE</w:t>
      </w:r>
      <w:del w:id="191" w:author="KDDI_r0" w:date="2024-03-22T15:05:00Z">
        <w:r w:rsidDel="00C82431">
          <w:delText>F</w:delText>
        </w:r>
      </w:del>
      <w:r>
        <w:t>C</w:t>
      </w:r>
      <w:ins w:id="192" w:author="KDDI_r0" w:date="2024-03-22T15:05:00Z">
        <w:r w:rsidR="00C82431">
          <w:rPr>
            <w:rFonts w:eastAsiaTheme="minorEastAsia" w:hint="eastAsia"/>
            <w:lang w:eastAsia="ja-JP"/>
          </w:rPr>
          <w:t>F</w:t>
        </w:r>
      </w:ins>
      <w:r>
        <w:t xml:space="preserve"> decisions.</w:t>
      </w:r>
    </w:p>
    <w:p w14:paraId="15C3AC8D" w14:textId="46D54470" w:rsidR="00C82431" w:rsidRDefault="00A31F3F" w:rsidP="00255A49">
      <w:pPr>
        <w:pStyle w:val="B1"/>
        <w:rPr>
          <w:ins w:id="193" w:author="KDDI_r0" w:date="2024-03-22T15:07:00Z"/>
          <w:rFonts w:eastAsiaTheme="minorEastAsia"/>
          <w:lang w:eastAsia="ja-JP"/>
        </w:rPr>
      </w:pPr>
      <w:ins w:id="194" w:author="KDDI_r0" w:date="2024-03-22T15:06:00Z">
        <w:r w:rsidRPr="00A31F3F">
          <w:rPr>
            <w:rFonts w:eastAsiaTheme="minorEastAsia"/>
            <w:lang w:eastAsia="ja-JP"/>
          </w:rPr>
          <w:t>-</w:t>
        </w:r>
        <w:r w:rsidRPr="00A31F3F">
          <w:rPr>
            <w:rFonts w:eastAsiaTheme="minorEastAsia"/>
            <w:lang w:eastAsia="ja-JP"/>
          </w:rPr>
          <w:tab/>
          <w:t xml:space="preserve">Npcf_SMPolicyControl_UpdateNotify service is extended to the Energy related KPIs and Energy </w:t>
        </w:r>
      </w:ins>
      <w:ins w:id="195" w:author="KDDI_r0" w:date="2024-03-22T15:08:00Z">
        <w:r w:rsidR="007B4162" w:rsidRPr="0083408C">
          <w:t xml:space="preserve">optimization </w:t>
        </w:r>
        <w:r w:rsidR="007B4162">
          <w:t>analytics</w:t>
        </w:r>
        <w:r w:rsidR="007B4162" w:rsidRPr="00404DF5">
          <w:t xml:space="preserve"> </w:t>
        </w:r>
        <w:r w:rsidR="007B4162">
          <w:t>activation flag</w:t>
        </w:r>
      </w:ins>
      <w:ins w:id="196" w:author="KDDI_r0" w:date="2024-03-22T15:06:00Z">
        <w:r w:rsidRPr="00A31F3F">
          <w:rPr>
            <w:rFonts w:eastAsiaTheme="minorEastAsia"/>
            <w:lang w:eastAsia="ja-JP"/>
          </w:rPr>
          <w:t>.</w:t>
        </w:r>
      </w:ins>
    </w:p>
    <w:p w14:paraId="5D8043A9" w14:textId="77777777" w:rsidR="007B4162" w:rsidRPr="007B4162" w:rsidRDefault="007B4162" w:rsidP="007B4162">
      <w:pPr>
        <w:rPr>
          <w:ins w:id="197" w:author="KDDI_r0" w:date="2024-03-22T15:07:00Z"/>
          <w:b/>
          <w:bCs/>
        </w:rPr>
      </w:pPr>
      <w:ins w:id="198" w:author="KDDI_r0" w:date="2024-03-22T15:07:00Z">
        <w:r w:rsidRPr="007B4162">
          <w:rPr>
            <w:b/>
            <w:bCs/>
          </w:rPr>
          <w:t>NWDAF:</w:t>
        </w:r>
      </w:ins>
    </w:p>
    <w:p w14:paraId="1CB091A6" w14:textId="77777777" w:rsidR="007B4162" w:rsidRPr="007B4162" w:rsidRDefault="007B4162" w:rsidP="007B4162">
      <w:pPr>
        <w:pStyle w:val="B1"/>
        <w:rPr>
          <w:ins w:id="199" w:author="KDDI_r0" w:date="2024-03-22T15:07:00Z"/>
          <w:lang w:eastAsia="zh-CN"/>
        </w:rPr>
      </w:pPr>
      <w:ins w:id="200" w:author="KDDI_r0" w:date="2024-03-22T15:07:00Z">
        <w:r w:rsidRPr="007B4162">
          <w:t>-</w:t>
        </w:r>
        <w:r w:rsidRPr="007B4162">
          <w:tab/>
        </w:r>
        <w:r w:rsidRPr="007B4162">
          <w:rPr>
            <w:rFonts w:eastAsia="DengXian"/>
          </w:rPr>
          <w:t xml:space="preserve">Support for the </w:t>
        </w:r>
        <w:r w:rsidRPr="007B4162">
          <w:rPr>
            <w:lang w:eastAsia="zh-CN"/>
          </w:rPr>
          <w:t>analytics on</w:t>
        </w:r>
        <w:r w:rsidRPr="007B4162">
          <w:t xml:space="preserve"> Energy related analytics</w:t>
        </w:r>
        <w:r w:rsidRPr="007B4162">
          <w:rPr>
            <w:lang w:eastAsia="zh-CN"/>
          </w:rPr>
          <w:t>.</w:t>
        </w:r>
      </w:ins>
    </w:p>
    <w:p w14:paraId="3CD04C52" w14:textId="77777777" w:rsidR="007B4162" w:rsidRPr="007B4162" w:rsidRDefault="007B4162" w:rsidP="007B4162">
      <w:pPr>
        <w:rPr>
          <w:ins w:id="201" w:author="KDDI_r0" w:date="2024-03-22T15:07:00Z"/>
          <w:b/>
          <w:bCs/>
        </w:rPr>
      </w:pPr>
      <w:ins w:id="202" w:author="KDDI_r0" w:date="2024-03-22T15:07:00Z">
        <w:r w:rsidRPr="007B4162">
          <w:rPr>
            <w:b/>
            <w:bCs/>
          </w:rPr>
          <w:t>NEF:</w:t>
        </w:r>
      </w:ins>
    </w:p>
    <w:p w14:paraId="1E0CB66A" w14:textId="20E6949A" w:rsidR="007B4162" w:rsidRPr="007B4162" w:rsidRDefault="007B4162" w:rsidP="007B4162">
      <w:pPr>
        <w:pStyle w:val="B1"/>
        <w:rPr>
          <w:ins w:id="203" w:author="KDDI_r0" w:date="2024-03-22T15:07:00Z"/>
        </w:rPr>
      </w:pPr>
      <w:ins w:id="204" w:author="KDDI_r0" w:date="2024-03-22T15:07:00Z">
        <w:r w:rsidRPr="007B4162">
          <w:t>-</w:t>
        </w:r>
        <w:r w:rsidRPr="007B4162">
          <w:tab/>
          <w:t xml:space="preserve">Nnef_TrafficInfluence service is extended to support the Energy related KPIs and Energy </w:t>
        </w:r>
      </w:ins>
      <w:ins w:id="205" w:author="KDDI_r0" w:date="2024-03-22T15:08:00Z">
        <w:r w:rsidRPr="0083408C">
          <w:t xml:space="preserve">optimization </w:t>
        </w:r>
        <w:r>
          <w:t>analytics</w:t>
        </w:r>
        <w:r w:rsidRPr="00404DF5">
          <w:t xml:space="preserve"> </w:t>
        </w:r>
        <w:r>
          <w:t>activation flag</w:t>
        </w:r>
      </w:ins>
      <w:ins w:id="206" w:author="KDDI_r0" w:date="2024-03-22T15:07:00Z">
        <w:r w:rsidRPr="007B4162">
          <w:t>.</w:t>
        </w:r>
      </w:ins>
    </w:p>
    <w:p w14:paraId="68BEC511" w14:textId="77777777" w:rsidR="007B4162" w:rsidRPr="007B4162" w:rsidRDefault="007B4162" w:rsidP="007B4162">
      <w:pPr>
        <w:rPr>
          <w:ins w:id="207" w:author="KDDI_r0" w:date="2024-03-22T15:07:00Z"/>
          <w:b/>
          <w:bCs/>
        </w:rPr>
      </w:pPr>
      <w:ins w:id="208" w:author="KDDI_r0" w:date="2024-03-22T15:07:00Z">
        <w:r w:rsidRPr="007B4162">
          <w:rPr>
            <w:b/>
            <w:bCs/>
          </w:rPr>
          <w:t>UDR:</w:t>
        </w:r>
      </w:ins>
    </w:p>
    <w:p w14:paraId="30138457" w14:textId="048324B5" w:rsidR="00A31F3F" w:rsidRPr="007B4162" w:rsidRDefault="007B4162" w:rsidP="007B4162">
      <w:pPr>
        <w:pStyle w:val="B1"/>
        <w:rPr>
          <w:rFonts w:eastAsiaTheme="minorEastAsia"/>
          <w:lang w:eastAsia="ja-JP"/>
        </w:rPr>
      </w:pPr>
      <w:ins w:id="209" w:author="KDDI_r0" w:date="2024-03-22T15:07:00Z">
        <w:r w:rsidRPr="007B4162">
          <w:t>-</w:t>
        </w:r>
        <w:r w:rsidRPr="007B4162">
          <w:tab/>
          <w:t xml:space="preserve">Nudr_DM_Notify service is extended to support the Energy related KPIs and Energy </w:t>
        </w:r>
      </w:ins>
      <w:ins w:id="210" w:author="KDDI_r0" w:date="2024-03-22T15:08:00Z">
        <w:r w:rsidRPr="0083408C">
          <w:t xml:space="preserve">optimization </w:t>
        </w:r>
        <w:r>
          <w:t>analytics</w:t>
        </w:r>
        <w:r w:rsidRPr="00404DF5">
          <w:t xml:space="preserve"> </w:t>
        </w:r>
        <w:r>
          <w:t>activation flag</w:t>
        </w:r>
      </w:ins>
      <w:ins w:id="211" w:author="KDDI_r0" w:date="2024-03-22T15:07:00Z">
        <w:r w:rsidRPr="007B4162">
          <w:t>.</w:t>
        </w:r>
      </w:ins>
    </w:p>
    <w:p w14:paraId="773B7F37" w14:textId="77777777" w:rsidR="007A043B" w:rsidRPr="00A73F06" w:rsidRDefault="00A73F06" w:rsidP="00A73F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12" w:name="_Toc148441662"/>
      <w:bookmarkStart w:id="213" w:name="_Toc151529353"/>
      <w:bookmarkStart w:id="214" w:name="_Toc151529463"/>
      <w:r w:rsidRPr="00D96F8C">
        <w:rPr>
          <w:noProof/>
          <w:color w:val="0000FF"/>
          <w:sz w:val="28"/>
          <w:szCs w:val="28"/>
        </w:rPr>
        <w:t>*** End of Changes ***</w:t>
      </w:r>
      <w:bookmarkEnd w:id="212"/>
      <w:bookmarkEnd w:id="213"/>
      <w:bookmarkEnd w:id="214"/>
    </w:p>
    <w:sectPr w:rsidR="007A043B" w:rsidRPr="00A73F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490EC" w14:textId="77777777" w:rsidR="00020FA6" w:rsidRDefault="00020FA6">
      <w:r>
        <w:separator/>
      </w:r>
    </w:p>
  </w:endnote>
  <w:endnote w:type="continuationSeparator" w:id="0">
    <w:p w14:paraId="6B8E32D1" w14:textId="77777777" w:rsidR="00020FA6" w:rsidRDefault="0002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D06E2" w14:textId="77777777" w:rsidR="00020FA6" w:rsidRDefault="00020FA6">
      <w:r>
        <w:separator/>
      </w:r>
    </w:p>
  </w:footnote>
  <w:footnote w:type="continuationSeparator" w:id="0">
    <w:p w14:paraId="46B6A19B" w14:textId="77777777" w:rsidR="00020FA6" w:rsidRDefault="00020F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D61CA1"/>
    <w:multiLevelType w:val="hybridMultilevel"/>
    <w:tmpl w:val="BAE2EE00"/>
    <w:lvl w:ilvl="0" w:tplc="01EC3D08">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F4D139C"/>
    <w:multiLevelType w:val="hybridMultilevel"/>
    <w:tmpl w:val="38E4DE66"/>
    <w:lvl w:ilvl="0" w:tplc="9E6E5966">
      <w:start w:val="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3967435"/>
    <w:multiLevelType w:val="hybridMultilevel"/>
    <w:tmpl w:val="F740DFE8"/>
    <w:lvl w:ilvl="0" w:tplc="20547752">
      <w:start w:val="4"/>
      <w:numFmt w:val="bullet"/>
      <w:lvlText w:val="-"/>
      <w:lvlJc w:val="left"/>
      <w:pPr>
        <w:ind w:left="1004" w:hanging="360"/>
      </w:pPr>
      <w:rPr>
        <w:rFonts w:ascii="Times New Roman" w:eastAsia="SimSun" w:hAnsi="Times New Roman" w:cs="Times New Roman" w:hint="default"/>
      </w:rPr>
    </w:lvl>
    <w:lvl w:ilvl="1" w:tplc="0409000B" w:tentative="1">
      <w:start w:val="1"/>
      <w:numFmt w:val="bullet"/>
      <w:lvlText w:val=""/>
      <w:lvlJc w:val="left"/>
      <w:pPr>
        <w:ind w:left="1524" w:hanging="440"/>
      </w:pPr>
      <w:rPr>
        <w:rFonts w:ascii="Wingdings" w:hAnsi="Wingdings" w:hint="default"/>
      </w:rPr>
    </w:lvl>
    <w:lvl w:ilvl="2" w:tplc="0409000D" w:tentative="1">
      <w:start w:val="1"/>
      <w:numFmt w:val="bullet"/>
      <w:lvlText w:val=""/>
      <w:lvlJc w:val="left"/>
      <w:pPr>
        <w:ind w:left="1964" w:hanging="440"/>
      </w:pPr>
      <w:rPr>
        <w:rFonts w:ascii="Wingdings" w:hAnsi="Wingdings" w:hint="default"/>
      </w:rPr>
    </w:lvl>
    <w:lvl w:ilvl="3" w:tplc="04090001" w:tentative="1">
      <w:start w:val="1"/>
      <w:numFmt w:val="bullet"/>
      <w:lvlText w:val=""/>
      <w:lvlJc w:val="left"/>
      <w:pPr>
        <w:ind w:left="2404" w:hanging="440"/>
      </w:pPr>
      <w:rPr>
        <w:rFonts w:ascii="Wingdings" w:hAnsi="Wingdings" w:hint="default"/>
      </w:rPr>
    </w:lvl>
    <w:lvl w:ilvl="4" w:tplc="0409000B" w:tentative="1">
      <w:start w:val="1"/>
      <w:numFmt w:val="bullet"/>
      <w:lvlText w:val=""/>
      <w:lvlJc w:val="left"/>
      <w:pPr>
        <w:ind w:left="2844" w:hanging="440"/>
      </w:pPr>
      <w:rPr>
        <w:rFonts w:ascii="Wingdings" w:hAnsi="Wingdings" w:hint="default"/>
      </w:rPr>
    </w:lvl>
    <w:lvl w:ilvl="5" w:tplc="0409000D" w:tentative="1">
      <w:start w:val="1"/>
      <w:numFmt w:val="bullet"/>
      <w:lvlText w:val=""/>
      <w:lvlJc w:val="left"/>
      <w:pPr>
        <w:ind w:left="3284" w:hanging="440"/>
      </w:pPr>
      <w:rPr>
        <w:rFonts w:ascii="Wingdings" w:hAnsi="Wingdings" w:hint="default"/>
      </w:rPr>
    </w:lvl>
    <w:lvl w:ilvl="6" w:tplc="04090001" w:tentative="1">
      <w:start w:val="1"/>
      <w:numFmt w:val="bullet"/>
      <w:lvlText w:val=""/>
      <w:lvlJc w:val="left"/>
      <w:pPr>
        <w:ind w:left="3724" w:hanging="440"/>
      </w:pPr>
      <w:rPr>
        <w:rFonts w:ascii="Wingdings" w:hAnsi="Wingdings" w:hint="default"/>
      </w:rPr>
    </w:lvl>
    <w:lvl w:ilvl="7" w:tplc="0409000B" w:tentative="1">
      <w:start w:val="1"/>
      <w:numFmt w:val="bullet"/>
      <w:lvlText w:val=""/>
      <w:lvlJc w:val="left"/>
      <w:pPr>
        <w:ind w:left="4164" w:hanging="440"/>
      </w:pPr>
      <w:rPr>
        <w:rFonts w:ascii="Wingdings" w:hAnsi="Wingdings" w:hint="default"/>
      </w:rPr>
    </w:lvl>
    <w:lvl w:ilvl="8" w:tplc="0409000D" w:tentative="1">
      <w:start w:val="1"/>
      <w:numFmt w:val="bullet"/>
      <w:lvlText w:val=""/>
      <w:lvlJc w:val="left"/>
      <w:pPr>
        <w:ind w:left="4604" w:hanging="440"/>
      </w:pPr>
      <w:rPr>
        <w:rFonts w:ascii="Wingdings" w:hAnsi="Wingdings" w:hint="default"/>
      </w:rPr>
    </w:lvl>
  </w:abstractNum>
  <w:abstractNum w:abstractNumId="18" w15:restartNumberingAfterBreak="0">
    <w:nsid w:val="293D4855"/>
    <w:multiLevelType w:val="hybridMultilevel"/>
    <w:tmpl w:val="63FE7E82"/>
    <w:lvl w:ilvl="0" w:tplc="3968D148">
      <w:start w:val="4"/>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9" w15:restartNumberingAfterBreak="0">
    <w:nsid w:val="2CD77FA0"/>
    <w:multiLevelType w:val="hybridMultilevel"/>
    <w:tmpl w:val="A9F00770"/>
    <w:lvl w:ilvl="0" w:tplc="CE0E82F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968086A"/>
    <w:multiLevelType w:val="hybridMultilevel"/>
    <w:tmpl w:val="3788A94E"/>
    <w:lvl w:ilvl="0" w:tplc="E2545E3A">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44C5790"/>
    <w:multiLevelType w:val="hybridMultilevel"/>
    <w:tmpl w:val="37A88E00"/>
    <w:lvl w:ilvl="0" w:tplc="426A4EB8">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5591AB9"/>
    <w:multiLevelType w:val="hybridMultilevel"/>
    <w:tmpl w:val="EE86289E"/>
    <w:lvl w:ilvl="0" w:tplc="99C46354">
      <w:start w:val="1"/>
      <w:numFmt w:val="decimal"/>
      <w:lvlText w:val="%1."/>
      <w:lvlJc w:val="left"/>
      <w:pPr>
        <w:ind w:left="644" w:hanging="360"/>
      </w:pPr>
      <w:rPr>
        <w:rFonts w:ascii="Times New Roman" w:eastAsia="SimSun" w:hAnsi="Times New Roman" w:cs="Times New Roman"/>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5" w15:restartNumberingAfterBreak="0">
    <w:nsid w:val="4C7728CA"/>
    <w:multiLevelType w:val="hybridMultilevel"/>
    <w:tmpl w:val="AFF0056A"/>
    <w:lvl w:ilvl="0" w:tplc="11C86D68">
      <w:numFmt w:val="bullet"/>
      <w:lvlText w:val="-"/>
      <w:lvlJc w:val="left"/>
      <w:pPr>
        <w:ind w:left="566" w:hanging="360"/>
      </w:pPr>
      <w:rPr>
        <w:rFonts w:ascii="Times New Roman" w:eastAsia="SimSun" w:hAnsi="Times New Roman" w:cs="Times New Roman" w:hint="default"/>
      </w:rPr>
    </w:lvl>
    <w:lvl w:ilvl="1" w:tplc="0409000B" w:tentative="1">
      <w:start w:val="1"/>
      <w:numFmt w:val="bullet"/>
      <w:lvlText w:val=""/>
      <w:lvlJc w:val="left"/>
      <w:pPr>
        <w:ind w:left="1086" w:hanging="440"/>
      </w:pPr>
      <w:rPr>
        <w:rFonts w:ascii="Wingdings" w:hAnsi="Wingdings" w:hint="default"/>
      </w:rPr>
    </w:lvl>
    <w:lvl w:ilvl="2" w:tplc="0409000D" w:tentative="1">
      <w:start w:val="1"/>
      <w:numFmt w:val="bullet"/>
      <w:lvlText w:val=""/>
      <w:lvlJc w:val="left"/>
      <w:pPr>
        <w:ind w:left="1526" w:hanging="440"/>
      </w:pPr>
      <w:rPr>
        <w:rFonts w:ascii="Wingdings" w:hAnsi="Wingdings" w:hint="default"/>
      </w:rPr>
    </w:lvl>
    <w:lvl w:ilvl="3" w:tplc="04090001" w:tentative="1">
      <w:start w:val="1"/>
      <w:numFmt w:val="bullet"/>
      <w:lvlText w:val=""/>
      <w:lvlJc w:val="left"/>
      <w:pPr>
        <w:ind w:left="1966" w:hanging="440"/>
      </w:pPr>
      <w:rPr>
        <w:rFonts w:ascii="Wingdings" w:hAnsi="Wingdings" w:hint="default"/>
      </w:rPr>
    </w:lvl>
    <w:lvl w:ilvl="4" w:tplc="0409000B" w:tentative="1">
      <w:start w:val="1"/>
      <w:numFmt w:val="bullet"/>
      <w:lvlText w:val=""/>
      <w:lvlJc w:val="left"/>
      <w:pPr>
        <w:ind w:left="2406" w:hanging="440"/>
      </w:pPr>
      <w:rPr>
        <w:rFonts w:ascii="Wingdings" w:hAnsi="Wingdings" w:hint="default"/>
      </w:rPr>
    </w:lvl>
    <w:lvl w:ilvl="5" w:tplc="0409000D" w:tentative="1">
      <w:start w:val="1"/>
      <w:numFmt w:val="bullet"/>
      <w:lvlText w:val=""/>
      <w:lvlJc w:val="left"/>
      <w:pPr>
        <w:ind w:left="2846" w:hanging="440"/>
      </w:pPr>
      <w:rPr>
        <w:rFonts w:ascii="Wingdings" w:hAnsi="Wingdings" w:hint="default"/>
      </w:rPr>
    </w:lvl>
    <w:lvl w:ilvl="6" w:tplc="04090001" w:tentative="1">
      <w:start w:val="1"/>
      <w:numFmt w:val="bullet"/>
      <w:lvlText w:val=""/>
      <w:lvlJc w:val="left"/>
      <w:pPr>
        <w:ind w:left="3286" w:hanging="440"/>
      </w:pPr>
      <w:rPr>
        <w:rFonts w:ascii="Wingdings" w:hAnsi="Wingdings" w:hint="default"/>
      </w:rPr>
    </w:lvl>
    <w:lvl w:ilvl="7" w:tplc="0409000B" w:tentative="1">
      <w:start w:val="1"/>
      <w:numFmt w:val="bullet"/>
      <w:lvlText w:val=""/>
      <w:lvlJc w:val="left"/>
      <w:pPr>
        <w:ind w:left="3726" w:hanging="440"/>
      </w:pPr>
      <w:rPr>
        <w:rFonts w:ascii="Wingdings" w:hAnsi="Wingdings" w:hint="default"/>
      </w:rPr>
    </w:lvl>
    <w:lvl w:ilvl="8" w:tplc="0409000D" w:tentative="1">
      <w:start w:val="1"/>
      <w:numFmt w:val="bullet"/>
      <w:lvlText w:val=""/>
      <w:lvlJc w:val="left"/>
      <w:pPr>
        <w:ind w:left="4166" w:hanging="440"/>
      </w:pPr>
      <w:rPr>
        <w:rFonts w:ascii="Wingdings" w:hAnsi="Wingdings" w:hint="default"/>
      </w:rPr>
    </w:lvl>
  </w:abstractNum>
  <w:abstractNum w:abstractNumId="26" w15:restartNumberingAfterBreak="0">
    <w:nsid w:val="5276459B"/>
    <w:multiLevelType w:val="hybridMultilevel"/>
    <w:tmpl w:val="20AE0BB4"/>
    <w:lvl w:ilvl="0" w:tplc="52CE0CDE">
      <w:start w:val="6"/>
      <w:numFmt w:val="decimal"/>
      <w:lvlText w:val="%1."/>
      <w:lvlJc w:val="left"/>
      <w:pPr>
        <w:ind w:left="644" w:hanging="360"/>
      </w:pPr>
      <w:rPr>
        <w:rFonts w:ascii="Arial" w:hAnsi="Arial" w:hint="default"/>
        <w:sz w:val="24"/>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4F48CE"/>
    <w:multiLevelType w:val="hybridMultilevel"/>
    <w:tmpl w:val="D9CE530E"/>
    <w:lvl w:ilvl="0" w:tplc="FFFFFFFF">
      <w:start w:val="1"/>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0" w15:restartNumberingAfterBreak="0">
    <w:nsid w:val="696F1164"/>
    <w:multiLevelType w:val="hybridMultilevel"/>
    <w:tmpl w:val="C2501D02"/>
    <w:lvl w:ilvl="0" w:tplc="13DACE3E">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1"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593147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65754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41000">
    <w:abstractNumId w:val="13"/>
  </w:num>
  <w:num w:numId="4" w16cid:durableId="1289433184">
    <w:abstractNumId w:val="22"/>
  </w:num>
  <w:num w:numId="5" w16cid:durableId="422191876">
    <w:abstractNumId w:val="20"/>
  </w:num>
  <w:num w:numId="6" w16cid:durableId="2066878886">
    <w:abstractNumId w:val="11"/>
  </w:num>
  <w:num w:numId="7" w16cid:durableId="909265552">
    <w:abstractNumId w:val="12"/>
  </w:num>
  <w:num w:numId="8" w16cid:durableId="1282952808">
    <w:abstractNumId w:val="33"/>
  </w:num>
  <w:num w:numId="9" w16cid:durableId="808783520">
    <w:abstractNumId w:val="28"/>
  </w:num>
  <w:num w:numId="10" w16cid:durableId="1075857491">
    <w:abstractNumId w:val="32"/>
  </w:num>
  <w:num w:numId="11" w16cid:durableId="1397050318">
    <w:abstractNumId w:val="16"/>
  </w:num>
  <w:num w:numId="12" w16cid:durableId="1364139273">
    <w:abstractNumId w:val="27"/>
  </w:num>
  <w:num w:numId="13" w16cid:durableId="365526342">
    <w:abstractNumId w:val="9"/>
  </w:num>
  <w:num w:numId="14" w16cid:durableId="1096483673">
    <w:abstractNumId w:val="7"/>
  </w:num>
  <w:num w:numId="15" w16cid:durableId="512187951">
    <w:abstractNumId w:val="6"/>
  </w:num>
  <w:num w:numId="16" w16cid:durableId="1783375564">
    <w:abstractNumId w:val="5"/>
  </w:num>
  <w:num w:numId="17" w16cid:durableId="198276213">
    <w:abstractNumId w:val="4"/>
  </w:num>
  <w:num w:numId="18" w16cid:durableId="2141419060">
    <w:abstractNumId w:val="8"/>
  </w:num>
  <w:num w:numId="19" w16cid:durableId="119959215">
    <w:abstractNumId w:val="3"/>
  </w:num>
  <w:num w:numId="20" w16cid:durableId="286468517">
    <w:abstractNumId w:val="2"/>
  </w:num>
  <w:num w:numId="21" w16cid:durableId="1630477579">
    <w:abstractNumId w:val="1"/>
  </w:num>
  <w:num w:numId="22" w16cid:durableId="1706255254">
    <w:abstractNumId w:val="0"/>
  </w:num>
  <w:num w:numId="23" w16cid:durableId="1230264325">
    <w:abstractNumId w:val="31"/>
  </w:num>
  <w:num w:numId="24" w16cid:durableId="2046370030">
    <w:abstractNumId w:val="14"/>
  </w:num>
  <w:num w:numId="25" w16cid:durableId="2121562106">
    <w:abstractNumId w:val="24"/>
  </w:num>
  <w:num w:numId="26" w16cid:durableId="2099130550">
    <w:abstractNumId w:val="17"/>
  </w:num>
  <w:num w:numId="27" w16cid:durableId="1867600770">
    <w:abstractNumId w:val="18"/>
  </w:num>
  <w:num w:numId="28" w16cid:durableId="1935478387">
    <w:abstractNumId w:val="29"/>
  </w:num>
  <w:num w:numId="29" w16cid:durableId="1989699524">
    <w:abstractNumId w:val="30"/>
  </w:num>
  <w:num w:numId="30" w16cid:durableId="96752728">
    <w:abstractNumId w:val="23"/>
  </w:num>
  <w:num w:numId="31" w16cid:durableId="76680411">
    <w:abstractNumId w:val="15"/>
  </w:num>
  <w:num w:numId="32" w16cid:durableId="641470874">
    <w:abstractNumId w:val="19"/>
  </w:num>
  <w:num w:numId="33" w16cid:durableId="2018195415">
    <w:abstractNumId w:val="21"/>
  </w:num>
  <w:num w:numId="34" w16cid:durableId="38826224">
    <w:abstractNumId w:val="25"/>
  </w:num>
  <w:num w:numId="35" w16cid:durableId="51376186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322D"/>
    <w:rsid w:val="00016D53"/>
    <w:rsid w:val="00020FA6"/>
    <w:rsid w:val="00025820"/>
    <w:rsid w:val="00027414"/>
    <w:rsid w:val="00033262"/>
    <w:rsid w:val="00037709"/>
    <w:rsid w:val="000403F5"/>
    <w:rsid w:val="00040A88"/>
    <w:rsid w:val="00041BAF"/>
    <w:rsid w:val="00046389"/>
    <w:rsid w:val="000557A4"/>
    <w:rsid w:val="00057DCB"/>
    <w:rsid w:val="00074722"/>
    <w:rsid w:val="000805E6"/>
    <w:rsid w:val="000819D8"/>
    <w:rsid w:val="0009227C"/>
    <w:rsid w:val="000934A6"/>
    <w:rsid w:val="000976B8"/>
    <w:rsid w:val="000A2C6C"/>
    <w:rsid w:val="000A3413"/>
    <w:rsid w:val="000A4660"/>
    <w:rsid w:val="000B1E74"/>
    <w:rsid w:val="000B3C0C"/>
    <w:rsid w:val="000B5577"/>
    <w:rsid w:val="000D1B5B"/>
    <w:rsid w:val="000D25E9"/>
    <w:rsid w:val="000D7FB8"/>
    <w:rsid w:val="000E1D66"/>
    <w:rsid w:val="000F3248"/>
    <w:rsid w:val="00101AAF"/>
    <w:rsid w:val="0010401F"/>
    <w:rsid w:val="00112FC3"/>
    <w:rsid w:val="00114EB8"/>
    <w:rsid w:val="00140188"/>
    <w:rsid w:val="00147284"/>
    <w:rsid w:val="00153227"/>
    <w:rsid w:val="00153D02"/>
    <w:rsid w:val="00161A79"/>
    <w:rsid w:val="00165BE1"/>
    <w:rsid w:val="00166475"/>
    <w:rsid w:val="00171417"/>
    <w:rsid w:val="0017215F"/>
    <w:rsid w:val="00173F0C"/>
    <w:rsid w:val="00173FA3"/>
    <w:rsid w:val="00175D72"/>
    <w:rsid w:val="0018263A"/>
    <w:rsid w:val="00184B6F"/>
    <w:rsid w:val="00186114"/>
    <w:rsid w:val="001861E5"/>
    <w:rsid w:val="001909FA"/>
    <w:rsid w:val="00196E73"/>
    <w:rsid w:val="001A65D1"/>
    <w:rsid w:val="001B1652"/>
    <w:rsid w:val="001C3EC8"/>
    <w:rsid w:val="001C683D"/>
    <w:rsid w:val="001D0F3B"/>
    <w:rsid w:val="001D2884"/>
    <w:rsid w:val="001D2BD4"/>
    <w:rsid w:val="001D4258"/>
    <w:rsid w:val="001D6911"/>
    <w:rsid w:val="001F65D8"/>
    <w:rsid w:val="0020159B"/>
    <w:rsid w:val="00201947"/>
    <w:rsid w:val="0020395B"/>
    <w:rsid w:val="00204609"/>
    <w:rsid w:val="002046CB"/>
    <w:rsid w:val="00204DC9"/>
    <w:rsid w:val="002062C0"/>
    <w:rsid w:val="00207C41"/>
    <w:rsid w:val="00215130"/>
    <w:rsid w:val="00217FD0"/>
    <w:rsid w:val="00220C42"/>
    <w:rsid w:val="002225EB"/>
    <w:rsid w:val="002258D2"/>
    <w:rsid w:val="00230002"/>
    <w:rsid w:val="00236543"/>
    <w:rsid w:val="00244C9A"/>
    <w:rsid w:val="00246D0C"/>
    <w:rsid w:val="00247216"/>
    <w:rsid w:val="00251658"/>
    <w:rsid w:val="00252880"/>
    <w:rsid w:val="002538D9"/>
    <w:rsid w:val="00255A49"/>
    <w:rsid w:val="00266700"/>
    <w:rsid w:val="0029088E"/>
    <w:rsid w:val="00294BD3"/>
    <w:rsid w:val="00295C26"/>
    <w:rsid w:val="002A1857"/>
    <w:rsid w:val="002A7EC7"/>
    <w:rsid w:val="002B1227"/>
    <w:rsid w:val="002B538D"/>
    <w:rsid w:val="002C6077"/>
    <w:rsid w:val="002C7F38"/>
    <w:rsid w:val="002D4311"/>
    <w:rsid w:val="002D5E64"/>
    <w:rsid w:val="002E04C9"/>
    <w:rsid w:val="002E0AF7"/>
    <w:rsid w:val="002E455F"/>
    <w:rsid w:val="002E683C"/>
    <w:rsid w:val="003004BD"/>
    <w:rsid w:val="003044E3"/>
    <w:rsid w:val="0030628A"/>
    <w:rsid w:val="00306C9A"/>
    <w:rsid w:val="003135E1"/>
    <w:rsid w:val="0033258C"/>
    <w:rsid w:val="00333FDD"/>
    <w:rsid w:val="00341C21"/>
    <w:rsid w:val="0035122B"/>
    <w:rsid w:val="00353451"/>
    <w:rsid w:val="003612BE"/>
    <w:rsid w:val="003669CE"/>
    <w:rsid w:val="00370385"/>
    <w:rsid w:val="00371032"/>
    <w:rsid w:val="00371B44"/>
    <w:rsid w:val="00373C13"/>
    <w:rsid w:val="003865BD"/>
    <w:rsid w:val="00387169"/>
    <w:rsid w:val="003A5EC7"/>
    <w:rsid w:val="003C122B"/>
    <w:rsid w:val="003C25E4"/>
    <w:rsid w:val="003C5A97"/>
    <w:rsid w:val="003C7820"/>
    <w:rsid w:val="003C7A04"/>
    <w:rsid w:val="003D1793"/>
    <w:rsid w:val="003E1B2D"/>
    <w:rsid w:val="003F52B2"/>
    <w:rsid w:val="00404DF5"/>
    <w:rsid w:val="004050CF"/>
    <w:rsid w:val="00427059"/>
    <w:rsid w:val="0043611F"/>
    <w:rsid w:val="0043670C"/>
    <w:rsid w:val="00440414"/>
    <w:rsid w:val="004449DE"/>
    <w:rsid w:val="00445BC7"/>
    <w:rsid w:val="004467A4"/>
    <w:rsid w:val="004558E9"/>
    <w:rsid w:val="0045777E"/>
    <w:rsid w:val="004611BD"/>
    <w:rsid w:val="00474261"/>
    <w:rsid w:val="00484FDD"/>
    <w:rsid w:val="00491381"/>
    <w:rsid w:val="004954A1"/>
    <w:rsid w:val="00495832"/>
    <w:rsid w:val="00495F26"/>
    <w:rsid w:val="004967BB"/>
    <w:rsid w:val="004A301E"/>
    <w:rsid w:val="004A6B59"/>
    <w:rsid w:val="004A6F44"/>
    <w:rsid w:val="004A7FBD"/>
    <w:rsid w:val="004B3753"/>
    <w:rsid w:val="004C31D2"/>
    <w:rsid w:val="004D55C2"/>
    <w:rsid w:val="004D7696"/>
    <w:rsid w:val="004E0E82"/>
    <w:rsid w:val="004E64E0"/>
    <w:rsid w:val="004F368C"/>
    <w:rsid w:val="004F4C36"/>
    <w:rsid w:val="00506E7B"/>
    <w:rsid w:val="00507888"/>
    <w:rsid w:val="00521131"/>
    <w:rsid w:val="00521C6D"/>
    <w:rsid w:val="005263FC"/>
    <w:rsid w:val="00527C0B"/>
    <w:rsid w:val="00534B01"/>
    <w:rsid w:val="00537C87"/>
    <w:rsid w:val="005410F6"/>
    <w:rsid w:val="005620F6"/>
    <w:rsid w:val="005654DF"/>
    <w:rsid w:val="005705BF"/>
    <w:rsid w:val="00571986"/>
    <w:rsid w:val="005729C4"/>
    <w:rsid w:val="00575D03"/>
    <w:rsid w:val="00582A65"/>
    <w:rsid w:val="0059227B"/>
    <w:rsid w:val="005B0966"/>
    <w:rsid w:val="005B2EDC"/>
    <w:rsid w:val="005B795D"/>
    <w:rsid w:val="005C518D"/>
    <w:rsid w:val="005E667F"/>
    <w:rsid w:val="005F0708"/>
    <w:rsid w:val="005F5394"/>
    <w:rsid w:val="00600C43"/>
    <w:rsid w:val="00607358"/>
    <w:rsid w:val="00610508"/>
    <w:rsid w:val="00613820"/>
    <w:rsid w:val="00621E4A"/>
    <w:rsid w:val="006436EC"/>
    <w:rsid w:val="00645C90"/>
    <w:rsid w:val="00652248"/>
    <w:rsid w:val="00654A06"/>
    <w:rsid w:val="00657B80"/>
    <w:rsid w:val="00657BE3"/>
    <w:rsid w:val="00661080"/>
    <w:rsid w:val="00675B3C"/>
    <w:rsid w:val="00675F29"/>
    <w:rsid w:val="00681833"/>
    <w:rsid w:val="00686AD4"/>
    <w:rsid w:val="0069495C"/>
    <w:rsid w:val="006B1554"/>
    <w:rsid w:val="006C23F4"/>
    <w:rsid w:val="006C4869"/>
    <w:rsid w:val="006C6770"/>
    <w:rsid w:val="006D340A"/>
    <w:rsid w:val="006E1A2E"/>
    <w:rsid w:val="00712F54"/>
    <w:rsid w:val="00715A1D"/>
    <w:rsid w:val="0071786F"/>
    <w:rsid w:val="007218C0"/>
    <w:rsid w:val="0073018A"/>
    <w:rsid w:val="00742DD0"/>
    <w:rsid w:val="007449A1"/>
    <w:rsid w:val="00745978"/>
    <w:rsid w:val="0075554A"/>
    <w:rsid w:val="00760BB0"/>
    <w:rsid w:val="0076157A"/>
    <w:rsid w:val="00767F76"/>
    <w:rsid w:val="00771768"/>
    <w:rsid w:val="007760CC"/>
    <w:rsid w:val="00777227"/>
    <w:rsid w:val="007817FA"/>
    <w:rsid w:val="00784593"/>
    <w:rsid w:val="007916B1"/>
    <w:rsid w:val="007A00EF"/>
    <w:rsid w:val="007A03A8"/>
    <w:rsid w:val="007A043B"/>
    <w:rsid w:val="007A0934"/>
    <w:rsid w:val="007A54D9"/>
    <w:rsid w:val="007A618D"/>
    <w:rsid w:val="007A776C"/>
    <w:rsid w:val="007B02CF"/>
    <w:rsid w:val="007B19EA"/>
    <w:rsid w:val="007B4162"/>
    <w:rsid w:val="007B7265"/>
    <w:rsid w:val="007C0A2D"/>
    <w:rsid w:val="007C27B0"/>
    <w:rsid w:val="007E1D9F"/>
    <w:rsid w:val="007E2D13"/>
    <w:rsid w:val="007E616E"/>
    <w:rsid w:val="007F300B"/>
    <w:rsid w:val="008014C3"/>
    <w:rsid w:val="0080629B"/>
    <w:rsid w:val="008127B7"/>
    <w:rsid w:val="00820323"/>
    <w:rsid w:val="00835E7F"/>
    <w:rsid w:val="00841036"/>
    <w:rsid w:val="00846B51"/>
    <w:rsid w:val="00847F4C"/>
    <w:rsid w:val="00850812"/>
    <w:rsid w:val="00855F21"/>
    <w:rsid w:val="0086087E"/>
    <w:rsid w:val="008724AC"/>
    <w:rsid w:val="008731A2"/>
    <w:rsid w:val="00876B9A"/>
    <w:rsid w:val="00883A6D"/>
    <w:rsid w:val="00885D16"/>
    <w:rsid w:val="00886CBD"/>
    <w:rsid w:val="00886D1C"/>
    <w:rsid w:val="008878C8"/>
    <w:rsid w:val="008933BF"/>
    <w:rsid w:val="00896EE5"/>
    <w:rsid w:val="008A10C4"/>
    <w:rsid w:val="008B0248"/>
    <w:rsid w:val="008C04DF"/>
    <w:rsid w:val="008C4EB9"/>
    <w:rsid w:val="008C510F"/>
    <w:rsid w:val="008D191D"/>
    <w:rsid w:val="008D2E34"/>
    <w:rsid w:val="008D3B13"/>
    <w:rsid w:val="008D5312"/>
    <w:rsid w:val="008F5F33"/>
    <w:rsid w:val="008F7091"/>
    <w:rsid w:val="00902267"/>
    <w:rsid w:val="009037D1"/>
    <w:rsid w:val="0091046A"/>
    <w:rsid w:val="00925EB3"/>
    <w:rsid w:val="00926ABD"/>
    <w:rsid w:val="00932DE4"/>
    <w:rsid w:val="00947F4E"/>
    <w:rsid w:val="00950F47"/>
    <w:rsid w:val="00960624"/>
    <w:rsid w:val="009635F9"/>
    <w:rsid w:val="00964375"/>
    <w:rsid w:val="0096575F"/>
    <w:rsid w:val="00966D47"/>
    <w:rsid w:val="00975E08"/>
    <w:rsid w:val="00981AB5"/>
    <w:rsid w:val="00981C7A"/>
    <w:rsid w:val="009850EF"/>
    <w:rsid w:val="00992312"/>
    <w:rsid w:val="009953B7"/>
    <w:rsid w:val="009A4D94"/>
    <w:rsid w:val="009C0DED"/>
    <w:rsid w:val="009D4FBF"/>
    <w:rsid w:val="009D7A98"/>
    <w:rsid w:val="009E37F4"/>
    <w:rsid w:val="009F7741"/>
    <w:rsid w:val="00A01102"/>
    <w:rsid w:val="00A10DB5"/>
    <w:rsid w:val="00A12B32"/>
    <w:rsid w:val="00A20ED6"/>
    <w:rsid w:val="00A2401C"/>
    <w:rsid w:val="00A24405"/>
    <w:rsid w:val="00A25C61"/>
    <w:rsid w:val="00A31F3F"/>
    <w:rsid w:val="00A37D7F"/>
    <w:rsid w:val="00A45004"/>
    <w:rsid w:val="00A46410"/>
    <w:rsid w:val="00A5574B"/>
    <w:rsid w:val="00A57688"/>
    <w:rsid w:val="00A71DEE"/>
    <w:rsid w:val="00A73F06"/>
    <w:rsid w:val="00A760A2"/>
    <w:rsid w:val="00A842E9"/>
    <w:rsid w:val="00A84A94"/>
    <w:rsid w:val="00AA12E3"/>
    <w:rsid w:val="00AA3536"/>
    <w:rsid w:val="00AA7A0C"/>
    <w:rsid w:val="00AB05D0"/>
    <w:rsid w:val="00AC7BCB"/>
    <w:rsid w:val="00AC7E1F"/>
    <w:rsid w:val="00AD1DAA"/>
    <w:rsid w:val="00AD2967"/>
    <w:rsid w:val="00AE6CDA"/>
    <w:rsid w:val="00AF1E23"/>
    <w:rsid w:val="00AF7F81"/>
    <w:rsid w:val="00B01053"/>
    <w:rsid w:val="00B01AFF"/>
    <w:rsid w:val="00B03C9C"/>
    <w:rsid w:val="00B05CC7"/>
    <w:rsid w:val="00B137E1"/>
    <w:rsid w:val="00B14264"/>
    <w:rsid w:val="00B27E39"/>
    <w:rsid w:val="00B30F41"/>
    <w:rsid w:val="00B32DF5"/>
    <w:rsid w:val="00B341BC"/>
    <w:rsid w:val="00B350D8"/>
    <w:rsid w:val="00B47AB9"/>
    <w:rsid w:val="00B72C14"/>
    <w:rsid w:val="00B76763"/>
    <w:rsid w:val="00B7732B"/>
    <w:rsid w:val="00B801A2"/>
    <w:rsid w:val="00B83B37"/>
    <w:rsid w:val="00B879F0"/>
    <w:rsid w:val="00BA54A1"/>
    <w:rsid w:val="00BC25AA"/>
    <w:rsid w:val="00BC3CCC"/>
    <w:rsid w:val="00BD3CF7"/>
    <w:rsid w:val="00BD7684"/>
    <w:rsid w:val="00BE19D4"/>
    <w:rsid w:val="00BE1E85"/>
    <w:rsid w:val="00BE2D5E"/>
    <w:rsid w:val="00BF761D"/>
    <w:rsid w:val="00C022E3"/>
    <w:rsid w:val="00C22D17"/>
    <w:rsid w:val="00C24957"/>
    <w:rsid w:val="00C26BB2"/>
    <w:rsid w:val="00C372AC"/>
    <w:rsid w:val="00C46E3A"/>
    <w:rsid w:val="00C4712D"/>
    <w:rsid w:val="00C555C9"/>
    <w:rsid w:val="00C5589D"/>
    <w:rsid w:val="00C70CC7"/>
    <w:rsid w:val="00C80A40"/>
    <w:rsid w:val="00C82431"/>
    <w:rsid w:val="00C94F55"/>
    <w:rsid w:val="00CA29D7"/>
    <w:rsid w:val="00CA7D62"/>
    <w:rsid w:val="00CB07A8"/>
    <w:rsid w:val="00CB301C"/>
    <w:rsid w:val="00CB3CFC"/>
    <w:rsid w:val="00CC58DC"/>
    <w:rsid w:val="00CD4A57"/>
    <w:rsid w:val="00CF0C53"/>
    <w:rsid w:val="00CF48D6"/>
    <w:rsid w:val="00D131D8"/>
    <w:rsid w:val="00D146F1"/>
    <w:rsid w:val="00D2634D"/>
    <w:rsid w:val="00D33604"/>
    <w:rsid w:val="00D37B08"/>
    <w:rsid w:val="00D437FF"/>
    <w:rsid w:val="00D5130C"/>
    <w:rsid w:val="00D62265"/>
    <w:rsid w:val="00D62603"/>
    <w:rsid w:val="00D6707A"/>
    <w:rsid w:val="00D7303F"/>
    <w:rsid w:val="00D81C32"/>
    <w:rsid w:val="00D84DC3"/>
    <w:rsid w:val="00D8512E"/>
    <w:rsid w:val="00D87B4B"/>
    <w:rsid w:val="00D93038"/>
    <w:rsid w:val="00D94A54"/>
    <w:rsid w:val="00D94F42"/>
    <w:rsid w:val="00DA1E58"/>
    <w:rsid w:val="00DA3352"/>
    <w:rsid w:val="00DA5850"/>
    <w:rsid w:val="00DB3431"/>
    <w:rsid w:val="00DB5D87"/>
    <w:rsid w:val="00DC056A"/>
    <w:rsid w:val="00DC1055"/>
    <w:rsid w:val="00DC2309"/>
    <w:rsid w:val="00DD07B5"/>
    <w:rsid w:val="00DD0801"/>
    <w:rsid w:val="00DD7BE2"/>
    <w:rsid w:val="00DE3D89"/>
    <w:rsid w:val="00DE45C3"/>
    <w:rsid w:val="00DE4EF2"/>
    <w:rsid w:val="00DF2C0E"/>
    <w:rsid w:val="00DF40F2"/>
    <w:rsid w:val="00E00A77"/>
    <w:rsid w:val="00E01584"/>
    <w:rsid w:val="00E040DC"/>
    <w:rsid w:val="00E042D6"/>
    <w:rsid w:val="00E04DB6"/>
    <w:rsid w:val="00E06FFB"/>
    <w:rsid w:val="00E11DEA"/>
    <w:rsid w:val="00E13FB3"/>
    <w:rsid w:val="00E17EDC"/>
    <w:rsid w:val="00E22536"/>
    <w:rsid w:val="00E30155"/>
    <w:rsid w:val="00E30983"/>
    <w:rsid w:val="00E34964"/>
    <w:rsid w:val="00E46DAA"/>
    <w:rsid w:val="00E52D99"/>
    <w:rsid w:val="00E53414"/>
    <w:rsid w:val="00E53872"/>
    <w:rsid w:val="00E54022"/>
    <w:rsid w:val="00E723FC"/>
    <w:rsid w:val="00E8109B"/>
    <w:rsid w:val="00E91FE1"/>
    <w:rsid w:val="00E956DC"/>
    <w:rsid w:val="00EA5283"/>
    <w:rsid w:val="00EA5E95"/>
    <w:rsid w:val="00EB07C1"/>
    <w:rsid w:val="00EB0FA2"/>
    <w:rsid w:val="00EC362E"/>
    <w:rsid w:val="00EC7902"/>
    <w:rsid w:val="00ED4954"/>
    <w:rsid w:val="00ED5A43"/>
    <w:rsid w:val="00EE0943"/>
    <w:rsid w:val="00EE33A2"/>
    <w:rsid w:val="00F12DC9"/>
    <w:rsid w:val="00F16182"/>
    <w:rsid w:val="00F23ED8"/>
    <w:rsid w:val="00F24F6F"/>
    <w:rsid w:val="00F25DC7"/>
    <w:rsid w:val="00F40633"/>
    <w:rsid w:val="00F4350F"/>
    <w:rsid w:val="00F462B1"/>
    <w:rsid w:val="00F6347F"/>
    <w:rsid w:val="00F63913"/>
    <w:rsid w:val="00F66E87"/>
    <w:rsid w:val="00F67A1C"/>
    <w:rsid w:val="00F705A7"/>
    <w:rsid w:val="00F706FB"/>
    <w:rsid w:val="00F740FB"/>
    <w:rsid w:val="00F75B5B"/>
    <w:rsid w:val="00F75D59"/>
    <w:rsid w:val="00F76158"/>
    <w:rsid w:val="00F77793"/>
    <w:rsid w:val="00F82C5B"/>
    <w:rsid w:val="00F8555F"/>
    <w:rsid w:val="00F96AF6"/>
    <w:rsid w:val="00FA5E3E"/>
    <w:rsid w:val="00FB2AAA"/>
    <w:rsid w:val="00FB3E36"/>
    <w:rsid w:val="00FC6850"/>
    <w:rsid w:val="00FD3AD5"/>
    <w:rsid w:val="00FD3EB7"/>
    <w:rsid w:val="00FD4341"/>
    <w:rsid w:val="00FD588A"/>
    <w:rsid w:val="00FE09D1"/>
    <w:rsid w:val="00FE3A37"/>
    <w:rsid w:val="00FE6F70"/>
    <w:rsid w:val="00FE7171"/>
    <w:rsid w:val="00FF71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729B07"/>
  <w15:chartTrackingRefBased/>
  <w15:docId w15:val="{09356BEB-487B-4B67-92F2-8154B6EAF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本文字下げ 2 (文字)"/>
    <w:basedOn w:val="af9"/>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aliases w:val="- Bullets,?? ??,?????,????,Lista1,列出段落1,中等深浅网格 1 - 着色 21,列表段落,¥¡¡¡¡ì¬º¥¹¥È¶ÎÂä,ÁÐ³ö¶ÎÂä,列表段落1,—ño’i—Ž,¥ê¥¹¥È¶ÎÂä,목록 단락,列出段落,1st level - Bullet List Paragraph,Lettre d'introduction,Paragrafo elenco,Normal bullet 2,Bullet list,목록단락,列"/>
    <w:basedOn w:val="a"/>
    <w:link w:val="affc"/>
    <w:uiPriority w:val="34"/>
    <w:qFormat/>
    <w:rsid w:val="00886CBD"/>
    <w:pPr>
      <w:ind w:left="720"/>
    </w:pPr>
  </w:style>
  <w:style w:type="paragraph" w:styleId="affd">
    <w:name w:val="macro"/>
    <w:link w:val="aff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マクロ文字列 (文字)"/>
    <w:link w:val="affd"/>
    <w:rsid w:val="00886CBD"/>
    <w:rPr>
      <w:rFonts w:ascii="Courier New" w:hAnsi="Courier New" w:cs="Courier New"/>
      <w:lang w:eastAsia="en-US"/>
    </w:rPr>
  </w:style>
  <w:style w:type="paragraph" w:styleId="afff">
    <w:name w:val="Message Header"/>
    <w:basedOn w:val="a"/>
    <w:link w:val="afff0"/>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メッセージ見出し (文字)"/>
    <w:link w:val="afff"/>
    <w:rsid w:val="00886CBD"/>
    <w:rPr>
      <w:rFonts w:ascii="Calibri Light" w:eastAsia="Times New Roman" w:hAnsi="Calibri Light"/>
      <w:sz w:val="24"/>
      <w:szCs w:val="24"/>
      <w:shd w:val="pct20" w:color="auto" w:fill="auto"/>
      <w:lang w:eastAsia="en-US"/>
    </w:rPr>
  </w:style>
  <w:style w:type="paragraph" w:styleId="afff1">
    <w:name w:val="No Spacing"/>
    <w:uiPriority w:val="1"/>
    <w:qFormat/>
    <w:rsid w:val="00886CBD"/>
    <w:rPr>
      <w:rFonts w:ascii="Times New Roman" w:hAnsi="Times New Roman"/>
      <w:lang w:val="en-GB" w:eastAsia="en-US"/>
    </w:rPr>
  </w:style>
  <w:style w:type="paragraph" w:styleId="Web">
    <w:name w:val="Normal (Web)"/>
    <w:basedOn w:val="a"/>
    <w:uiPriority w:val="99"/>
    <w:rsid w:val="00886CBD"/>
    <w:rPr>
      <w:sz w:val="24"/>
      <w:szCs w:val="24"/>
    </w:rPr>
  </w:style>
  <w:style w:type="paragraph" w:styleId="afff2">
    <w:name w:val="Normal Indent"/>
    <w:basedOn w:val="a"/>
    <w:rsid w:val="00886CBD"/>
    <w:pPr>
      <w:ind w:left="720"/>
    </w:pPr>
  </w:style>
  <w:style w:type="paragraph" w:styleId="afff3">
    <w:name w:val="Note Heading"/>
    <w:basedOn w:val="a"/>
    <w:next w:val="a"/>
    <w:link w:val="afff4"/>
    <w:rsid w:val="00886CBD"/>
  </w:style>
  <w:style w:type="character" w:customStyle="1" w:styleId="afff4">
    <w:name w:val="記 (文字)"/>
    <w:link w:val="afff3"/>
    <w:rsid w:val="00886CBD"/>
    <w:rPr>
      <w:rFonts w:ascii="Times New Roman" w:hAnsi="Times New Roman"/>
      <w:lang w:eastAsia="en-US"/>
    </w:rPr>
  </w:style>
  <w:style w:type="paragraph" w:styleId="afff5">
    <w:name w:val="Plain Text"/>
    <w:basedOn w:val="a"/>
    <w:link w:val="afff6"/>
    <w:rsid w:val="00886CBD"/>
    <w:rPr>
      <w:rFonts w:ascii="Courier New" w:hAnsi="Courier New" w:cs="Courier New"/>
    </w:rPr>
  </w:style>
  <w:style w:type="character" w:customStyle="1" w:styleId="afff6">
    <w:name w:val="書式なし (文字)"/>
    <w:link w:val="afff5"/>
    <w:rsid w:val="00886CBD"/>
    <w:rPr>
      <w:rFonts w:ascii="Courier New" w:hAnsi="Courier New" w:cs="Courier New"/>
      <w:lang w:eastAsia="en-US"/>
    </w:rPr>
  </w:style>
  <w:style w:type="paragraph" w:styleId="afff7">
    <w:name w:val="Quote"/>
    <w:basedOn w:val="a"/>
    <w:next w:val="a"/>
    <w:link w:val="afff8"/>
    <w:uiPriority w:val="29"/>
    <w:qFormat/>
    <w:rsid w:val="00886CBD"/>
    <w:pPr>
      <w:spacing w:before="200" w:after="160"/>
      <w:ind w:left="864" w:right="864"/>
      <w:jc w:val="center"/>
    </w:pPr>
    <w:rPr>
      <w:i/>
      <w:iCs/>
      <w:color w:val="404040"/>
    </w:rPr>
  </w:style>
  <w:style w:type="character" w:customStyle="1" w:styleId="afff8">
    <w:name w:val="引用文 (文字)"/>
    <w:link w:val="afff7"/>
    <w:uiPriority w:val="29"/>
    <w:rsid w:val="00886CBD"/>
    <w:rPr>
      <w:rFonts w:ascii="Times New Roman" w:hAnsi="Times New Roman"/>
      <w:i/>
      <w:iCs/>
      <w:color w:val="404040"/>
      <w:lang w:eastAsia="en-US"/>
    </w:rPr>
  </w:style>
  <w:style w:type="paragraph" w:styleId="afff9">
    <w:name w:val="Salutation"/>
    <w:basedOn w:val="a"/>
    <w:next w:val="a"/>
    <w:link w:val="afffa"/>
    <w:rsid w:val="00886CBD"/>
  </w:style>
  <w:style w:type="character" w:customStyle="1" w:styleId="afffa">
    <w:name w:val="挨拶文 (文字)"/>
    <w:link w:val="afff9"/>
    <w:rsid w:val="00886CBD"/>
    <w:rPr>
      <w:rFonts w:ascii="Times New Roman" w:hAnsi="Times New Roman"/>
      <w:lang w:eastAsia="en-US"/>
    </w:rPr>
  </w:style>
  <w:style w:type="paragraph" w:styleId="afffb">
    <w:name w:val="Signature"/>
    <w:basedOn w:val="a"/>
    <w:link w:val="afffc"/>
    <w:rsid w:val="00886CBD"/>
    <w:pPr>
      <w:ind w:left="4252"/>
    </w:pPr>
  </w:style>
  <w:style w:type="character" w:customStyle="1" w:styleId="afffc">
    <w:name w:val="署名 (文字)"/>
    <w:link w:val="afffb"/>
    <w:rsid w:val="00886CBD"/>
    <w:rPr>
      <w:rFonts w:ascii="Times New Roman" w:hAnsi="Times New Roman"/>
      <w:lang w:eastAsia="en-US"/>
    </w:rPr>
  </w:style>
  <w:style w:type="paragraph" w:styleId="afffd">
    <w:name w:val="Subtitle"/>
    <w:basedOn w:val="a"/>
    <w:next w:val="a"/>
    <w:link w:val="afffe"/>
    <w:qFormat/>
    <w:rsid w:val="00886CBD"/>
    <w:pPr>
      <w:spacing w:after="60"/>
      <w:jc w:val="center"/>
      <w:outlineLvl w:val="1"/>
    </w:pPr>
    <w:rPr>
      <w:rFonts w:ascii="Calibri Light" w:eastAsia="Times New Roman" w:hAnsi="Calibri Light"/>
      <w:sz w:val="24"/>
      <w:szCs w:val="24"/>
    </w:rPr>
  </w:style>
  <w:style w:type="character" w:customStyle="1" w:styleId="afffe">
    <w:name w:val="副題 (文字)"/>
    <w:link w:val="afffd"/>
    <w:rsid w:val="00886CBD"/>
    <w:rPr>
      <w:rFonts w:ascii="Calibri Light" w:eastAsia="Times New Roman" w:hAnsi="Calibri Light"/>
      <w:sz w:val="24"/>
      <w:szCs w:val="24"/>
      <w:lang w:eastAsia="en-US"/>
    </w:rPr>
  </w:style>
  <w:style w:type="paragraph" w:styleId="affff">
    <w:name w:val="table of authorities"/>
    <w:basedOn w:val="a"/>
    <w:next w:val="a"/>
    <w:rsid w:val="00886CBD"/>
    <w:pPr>
      <w:ind w:left="200" w:hanging="200"/>
    </w:pPr>
  </w:style>
  <w:style w:type="paragraph" w:styleId="affff0">
    <w:name w:val="table of figures"/>
    <w:basedOn w:val="a"/>
    <w:next w:val="a"/>
    <w:rsid w:val="00886CBD"/>
  </w:style>
  <w:style w:type="paragraph" w:styleId="affff1">
    <w:name w:val="Title"/>
    <w:basedOn w:val="a"/>
    <w:next w:val="a"/>
    <w:link w:val="affff2"/>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2">
    <w:name w:val="表題 (文字)"/>
    <w:link w:val="affff1"/>
    <w:rsid w:val="00886CBD"/>
    <w:rPr>
      <w:rFonts w:ascii="Calibri Light" w:eastAsia="Times New Roman" w:hAnsi="Calibri Light"/>
      <w:b/>
      <w:bCs/>
      <w:kern w:val="28"/>
      <w:sz w:val="32"/>
      <w:szCs w:val="32"/>
      <w:lang w:eastAsia="en-US"/>
    </w:rPr>
  </w:style>
  <w:style w:type="paragraph" w:styleId="affff3">
    <w:name w:val="toa heading"/>
    <w:basedOn w:val="a"/>
    <w:next w:val="a"/>
    <w:rsid w:val="00886CBD"/>
    <w:pPr>
      <w:spacing w:before="120"/>
    </w:pPr>
    <w:rPr>
      <w:rFonts w:ascii="Calibri Light" w:eastAsia="Times New Roman" w:hAnsi="Calibri Light"/>
      <w:b/>
      <w:bCs/>
      <w:sz w:val="24"/>
      <w:szCs w:val="24"/>
    </w:rPr>
  </w:style>
  <w:style w:type="paragraph" w:styleId="affff4">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THChar">
    <w:name w:val="TH Char"/>
    <w:link w:val="TH"/>
    <w:qFormat/>
    <w:rsid w:val="00D6707A"/>
    <w:rPr>
      <w:rFonts w:ascii="Arial" w:hAnsi="Arial"/>
      <w:b/>
      <w:lang w:val="en-GB" w:eastAsia="en-US"/>
    </w:rPr>
  </w:style>
  <w:style w:type="character" w:customStyle="1" w:styleId="TFChar">
    <w:name w:val="TF Char"/>
    <w:link w:val="TF"/>
    <w:qFormat/>
    <w:rsid w:val="00D6707A"/>
    <w:rPr>
      <w:rFonts w:ascii="Arial" w:hAnsi="Arial"/>
      <w:b/>
      <w:lang w:val="en-GB" w:eastAsia="en-US"/>
    </w:rPr>
  </w:style>
  <w:style w:type="character" w:customStyle="1" w:styleId="TALChar">
    <w:name w:val="TAL Char"/>
    <w:link w:val="TAL"/>
    <w:qFormat/>
    <w:rsid w:val="004D7696"/>
    <w:rPr>
      <w:rFonts w:ascii="Arial" w:hAnsi="Arial"/>
      <w:sz w:val="18"/>
      <w:lang w:val="en-GB" w:eastAsia="en-US"/>
    </w:rPr>
  </w:style>
  <w:style w:type="character" w:customStyle="1" w:styleId="TAHCar">
    <w:name w:val="TAH Car"/>
    <w:link w:val="TAH"/>
    <w:qFormat/>
    <w:rsid w:val="004D7696"/>
    <w:rPr>
      <w:rFonts w:ascii="Arial" w:hAnsi="Arial"/>
      <w:b/>
      <w:sz w:val="18"/>
      <w:lang w:val="en-GB" w:eastAsia="en-US"/>
    </w:rPr>
  </w:style>
  <w:style w:type="character" w:customStyle="1" w:styleId="TACChar">
    <w:name w:val="TAC Char"/>
    <w:link w:val="TAC"/>
    <w:qFormat/>
    <w:locked/>
    <w:rsid w:val="004D7696"/>
    <w:rPr>
      <w:rFonts w:ascii="Arial" w:hAnsi="Arial"/>
      <w:sz w:val="18"/>
      <w:lang w:val="en-GB" w:eastAsia="en-US"/>
    </w:rPr>
  </w:style>
  <w:style w:type="character" w:customStyle="1" w:styleId="EditorsNoteCharChar">
    <w:name w:val="Editor's Note Char Char"/>
    <w:link w:val="EditorsNote"/>
    <w:rsid w:val="000E1D66"/>
    <w:rPr>
      <w:rFonts w:ascii="Times New Roman" w:hAnsi="Times New Roman"/>
      <w:color w:val="FF0000"/>
      <w:lang w:val="en-GB" w:eastAsia="en-US"/>
    </w:rPr>
  </w:style>
  <w:style w:type="character" w:customStyle="1" w:styleId="20">
    <w:name w:val="見出し 2 (文字)"/>
    <w:aliases w:val="H2 (文字),h2 (文字),2nd level (文字),†berschrift 2 (文字),õberschrift 2 (文字),UNDERRUBRIK 1-2 (文字)"/>
    <w:link w:val="2"/>
    <w:rsid w:val="000E1D66"/>
    <w:rPr>
      <w:rFonts w:ascii="Arial" w:hAnsi="Arial"/>
      <w:sz w:val="32"/>
      <w:lang w:val="en-GB" w:eastAsia="en-US"/>
    </w:rPr>
  </w:style>
  <w:style w:type="character" w:customStyle="1" w:styleId="NOChar">
    <w:name w:val="NO Char"/>
    <w:link w:val="NO"/>
    <w:qFormat/>
    <w:rsid w:val="00F6347F"/>
    <w:rPr>
      <w:rFonts w:ascii="Times New Roman" w:hAnsi="Times New Roman"/>
      <w:lang w:val="en-GB" w:eastAsia="en-US"/>
    </w:rPr>
  </w:style>
  <w:style w:type="character" w:customStyle="1" w:styleId="B1Char">
    <w:name w:val="B1 Char"/>
    <w:link w:val="B1"/>
    <w:qFormat/>
    <w:locked/>
    <w:rsid w:val="00F6347F"/>
    <w:rPr>
      <w:rFonts w:ascii="Times New Roman" w:hAnsi="Times New Roman"/>
      <w:lang w:val="en-GB" w:eastAsia="en-US"/>
    </w:rPr>
  </w:style>
  <w:style w:type="character" w:customStyle="1" w:styleId="EditorsNoteChar">
    <w:name w:val="Editor's Note Char"/>
    <w:aliases w:val="EN Char"/>
    <w:qFormat/>
    <w:locked/>
    <w:rsid w:val="00F6347F"/>
    <w:rPr>
      <w:rFonts w:eastAsia="Times New Roman"/>
      <w:color w:val="FF0000"/>
    </w:rPr>
  </w:style>
  <w:style w:type="character" w:customStyle="1" w:styleId="THZchn">
    <w:name w:val="TH Zchn"/>
    <w:locked/>
    <w:rsid w:val="000F3248"/>
    <w:rPr>
      <w:rFonts w:ascii="Arial" w:eastAsia="Times New Roman" w:hAnsi="Arial" w:cs="Arial"/>
      <w:b/>
      <w:lang w:val="en-GB" w:eastAsia="en-GB"/>
    </w:rPr>
  </w:style>
  <w:style w:type="character" w:customStyle="1" w:styleId="NOZchn">
    <w:name w:val="NO Zchn"/>
    <w:qFormat/>
    <w:locked/>
    <w:rsid w:val="000F3248"/>
    <w:rPr>
      <w:lang w:eastAsia="en-US"/>
    </w:rPr>
  </w:style>
  <w:style w:type="character" w:customStyle="1" w:styleId="B2Char">
    <w:name w:val="B2 Char"/>
    <w:link w:val="B2"/>
    <w:qFormat/>
    <w:rsid w:val="000F3248"/>
    <w:rPr>
      <w:rFonts w:ascii="Times New Roman" w:hAnsi="Times New Roman"/>
      <w:lang w:val="en-GB" w:eastAsia="en-US"/>
    </w:rPr>
  </w:style>
  <w:style w:type="character" w:customStyle="1" w:styleId="B3Car">
    <w:name w:val="B3 Car"/>
    <w:link w:val="B3"/>
    <w:rsid w:val="00DD07B5"/>
    <w:rPr>
      <w:rFonts w:ascii="Times New Roman" w:hAnsi="Times New Roman"/>
      <w:lang w:val="en-GB" w:eastAsia="en-US"/>
    </w:rPr>
  </w:style>
  <w:style w:type="character" w:customStyle="1" w:styleId="EXChar">
    <w:name w:val="EX Char"/>
    <w:link w:val="EX"/>
    <w:qFormat/>
    <w:locked/>
    <w:rsid w:val="00621E4A"/>
    <w:rPr>
      <w:rFonts w:ascii="Times New Roman" w:hAnsi="Times New Roman"/>
      <w:lang w:val="en-GB" w:eastAsia="en-US"/>
    </w:rPr>
  </w:style>
  <w:style w:type="paragraph" w:styleId="affff5">
    <w:name w:val="Revision"/>
    <w:hidden/>
    <w:uiPriority w:val="99"/>
    <w:semiHidden/>
    <w:rsid w:val="00621E4A"/>
    <w:rPr>
      <w:rFonts w:ascii="Times New Roman" w:hAnsi="Times New Roman"/>
      <w:lang w:val="en-GB" w:eastAsia="en-US"/>
    </w:rPr>
  </w:style>
  <w:style w:type="table" w:styleId="affff6">
    <w:name w:val="Table Grid"/>
    <w:basedOn w:val="a1"/>
    <w:rsid w:val="007A043B"/>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53872"/>
    <w:rPr>
      <w:rFonts w:ascii="Arial" w:hAnsi="Arial"/>
      <w:lang w:val="en-GB" w:eastAsia="en-US"/>
    </w:rPr>
  </w:style>
  <w:style w:type="character" w:customStyle="1" w:styleId="affc">
    <w:name w:val="リスト段落 (文字)"/>
    <w:aliases w:val="- Bullets (文字),?? ?? (文字),????? (文字),???? (文字),Lista1 (文字),列出段落1 (文字),中等深浅网格 1 - 着色 21 (文字),列表段落 (文字),¥¡¡¡¡ì¬º¥¹¥È¶ÎÂä (文字),ÁÐ³ö¶ÎÂä (文字),列表段落1 (文字),—ño’i—Ž (文字),¥ê¥¹¥È¶ÎÂä (文字),목록 단락 (文字),列出段落 (文字),1st level - Bullet List Paragraph (文字)"/>
    <w:link w:val="affb"/>
    <w:uiPriority w:val="34"/>
    <w:qFormat/>
    <w:locked/>
    <w:rsid w:val="002225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466961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2702C-B5D2-4505-A29A-5013163B3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4294965084</TotalTime>
  <Pages>1</Pages>
  <Words>2932</Words>
  <Characters>16714</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KDDI_r0</cp:lastModifiedBy>
  <cp:revision>80</cp:revision>
  <cp:lastPrinted>1899-12-31T15:00:00Z</cp:lastPrinted>
  <dcterms:created xsi:type="dcterms:W3CDTF">2024-01-03T07:01:00Z</dcterms:created>
  <dcterms:modified xsi:type="dcterms:W3CDTF">2024-04-05T08:55:00Z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